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bookmarkStart w:id="14" w:name="_GoBack"/>
      <w:bookmarkEnd w:id="14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36.717-0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4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-0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1: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 CA_1A-7A-20A-38A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11.3.2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t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o 1 UL for DL CA_1A-7A-20A-38A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 for TR 36.717-04-01.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36.717-04-01,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LTE Advanced inter-band CA Rel-17 for x bands DL (x=4, 5) with 1 band UL in Rel-17, 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38"/>
      <w:bookmarkStart w:id="4" w:name="_Toc382471341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6-25T15:13:32Z"/>
          <w:rFonts w:ascii="Calibri" w:hAnsi="Calibri"/>
          <w:color w:val="auto"/>
          <w:sz w:val="22"/>
          <w:szCs w:val="22"/>
          <w:lang w:val="en-US" w:eastAsia="zh-CN"/>
        </w:rPr>
      </w:pPr>
      <w:ins w:id="1" w:author="ZTE_wubin" w:date="2021-06-25T15:13:32Z">
        <w:bookmarkStart w:id="6" w:name="_Toc68165206"/>
        <w:bookmarkStart w:id="7" w:name="_Toc55905119"/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2" w:author="ZTE_wubin" w:date="2021-06-25T15:13:32Z">
        <w:r>
          <w:rPr>
            <w:rFonts w:ascii="Calibri" w:hAnsi="Calibri"/>
            <w:color w:val="auto"/>
            <w:sz w:val="22"/>
            <w:szCs w:val="22"/>
            <w:lang w:val="en-US" w:eastAsia="sv-SE"/>
          </w:rPr>
          <w:tab/>
        </w:r>
      </w:ins>
      <w:ins w:id="3" w:author="ZTE_wubin" w:date="2021-06-25T15:13:32Z">
        <w:r>
          <w:rPr>
            <w:rFonts w:hint="eastAsia" w:ascii="Calibri" w:hAnsi="Calibri" w:eastAsia="宋体"/>
            <w:color w:val="auto"/>
            <w:sz w:val="22"/>
            <w:szCs w:val="22"/>
            <w:lang w:val="en-US" w:eastAsia="zh-CN"/>
          </w:rPr>
          <w:tab/>
        </w:r>
      </w:ins>
      <w:ins w:id="4" w:author="ZTE_wubin" w:date="2021-06-25T15:13:32Z">
        <w:r>
          <w:rPr>
            <w:rFonts w:eastAsia="MS Mincho" w:cs="Arial"/>
            <w:color w:val="auto"/>
            <w:lang w:eastAsia="ja-JP"/>
          </w:rPr>
          <w:t>CA_1-</w:t>
        </w:r>
      </w:ins>
      <w:ins w:id="5" w:author="ZTE_wubin" w:date="2021-06-25T15:13:32Z">
        <w:r>
          <w:rPr>
            <w:rFonts w:hint="eastAsia" w:eastAsia="宋体" w:cs="Arial"/>
            <w:color w:val="auto"/>
            <w:lang w:val="en-US" w:eastAsia="zh-CN"/>
          </w:rPr>
          <w:t>7</w:t>
        </w:r>
      </w:ins>
      <w:ins w:id="6" w:author="ZTE_wubin" w:date="2021-06-25T15:13:32Z">
        <w:r>
          <w:rPr>
            <w:rFonts w:eastAsia="MS Mincho" w:cs="Arial"/>
            <w:color w:val="auto"/>
            <w:lang w:eastAsia="ja-JP"/>
          </w:rPr>
          <w:t>-20-38</w:t>
        </w:r>
        <w:bookmarkEnd w:id="6"/>
        <w:bookmarkEnd w:id="7"/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" w:author="ZTE_wubin" w:date="2021-06-25T15:13:32Z"/>
          <w:rFonts w:eastAsia="MS Mincho"/>
          <w:color w:val="auto"/>
          <w:lang w:val="en-US"/>
        </w:rPr>
      </w:pPr>
      <w:ins w:id="8" w:author="ZTE_wubin" w:date="2021-06-25T15:13:32Z">
        <w:bookmarkStart w:id="8" w:name="_Toc68165207"/>
        <w:bookmarkStart w:id="9" w:name="_Toc55905120"/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9" w:author="ZTE_wubin" w:date="2021-06-25T15:13:32Z">
        <w:r>
          <w:rPr>
            <w:rFonts w:eastAsia="MS Mincho"/>
            <w:color w:val="auto"/>
            <w:lang w:val="en-US"/>
          </w:rPr>
          <w:t>.1</w:t>
        </w:r>
      </w:ins>
      <w:ins w:id="10" w:author="ZTE_wubin" w:date="2021-06-25T15:13:32Z">
        <w:r>
          <w:rPr>
            <w:rFonts w:eastAsia="MS Mincho"/>
            <w:color w:val="auto"/>
            <w:lang w:val="en-US"/>
          </w:rPr>
          <w:tab/>
        </w:r>
      </w:ins>
      <w:ins w:id="11" w:author="ZTE_wubin" w:date="2021-06-25T15:13:32Z">
        <w:r>
          <w:rPr>
            <w:rFonts w:eastAsia="MS Mincho"/>
            <w:color w:val="auto"/>
            <w:lang w:val="en-US"/>
          </w:rPr>
          <w:t>Channel bandwidths per operating band for CA</w:t>
        </w:r>
        <w:bookmarkEnd w:id="8"/>
        <w:bookmarkEnd w:id="9"/>
      </w:ins>
    </w:p>
    <w:p>
      <w:pPr>
        <w:pStyle w:val="157"/>
        <w:rPr>
          <w:ins w:id="12" w:author="ZTE_wubin" w:date="2021-06-25T15:13:32Z"/>
          <w:color w:val="auto"/>
          <w:lang w:val="en-US" w:eastAsia="zh-CN"/>
        </w:rPr>
      </w:pPr>
      <w:ins w:id="13" w:author="ZTE_wubin" w:date="2021-06-25T15:13:32Z">
        <w:r>
          <w:rPr>
            <w:color w:val="auto"/>
            <w:lang w:val="en-US" w:eastAsia="zh-CN"/>
          </w:rPr>
          <w:t xml:space="preserve">Table </w:t>
        </w:r>
      </w:ins>
      <w:ins w:id="14" w:author="ZTE_wubin" w:date="2021-06-25T15:13:32Z">
        <w:r>
          <w:rPr>
            <w:rFonts w:hint="eastAsia"/>
            <w:color w:val="auto"/>
            <w:lang w:val="en-US" w:eastAsia="zh-CN"/>
          </w:rPr>
          <w:t>5.x</w:t>
        </w:r>
      </w:ins>
      <w:ins w:id="15" w:author="ZTE_wubin" w:date="2021-06-25T15:13:32Z">
        <w:r>
          <w:rPr>
            <w:color w:val="auto"/>
            <w:lang w:val="en-US" w:eastAsia="zh-CN"/>
          </w:rPr>
          <w:t>.1-1: E-UTRA CA configurations and bandwidth combination sets defined for inter-band CA</w:t>
        </w:r>
      </w:ins>
    </w:p>
    <w:tbl>
      <w:tblPr>
        <w:tblStyle w:val="76"/>
        <w:tblW w:w="96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  <w:ins w:id="16" w:author="ZTE_wubin" w:date="2021-06-25T15:13:32Z"/>
        </w:trPr>
        <w:tc>
          <w:tcPr>
            <w:tcW w:w="9620" w:type="dxa"/>
            <w:gridSpan w:val="11"/>
            <w:shd w:val="clear" w:color="auto" w:fill="auto"/>
          </w:tcPr>
          <w:p>
            <w:pPr>
              <w:pStyle w:val="180"/>
              <w:rPr>
                <w:ins w:id="17" w:author="ZTE_wubin" w:date="2021-06-25T15:13:32Z"/>
                <w:color w:val="auto"/>
                <w:sz w:val="20"/>
              </w:rPr>
            </w:pPr>
            <w:ins w:id="18" w:author="ZTE_wubin" w:date="2021-06-25T15:13:32Z">
              <w:r>
                <w:rPr>
                  <w:color w:val="auto"/>
                </w:rPr>
                <w:t>E-UTRA CA configuration / Bandwidth combination set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  <w:ins w:id="19" w:author="ZTE_wubin" w:date="2021-06-25T15:13:32Z"/>
        </w:trPr>
        <w:tc>
          <w:tcPr>
            <w:tcW w:w="1396" w:type="dxa"/>
            <w:shd w:val="clear" w:color="auto" w:fill="auto"/>
          </w:tcPr>
          <w:p>
            <w:pPr>
              <w:pStyle w:val="180"/>
              <w:rPr>
                <w:ins w:id="20" w:author="ZTE_wubin" w:date="2021-06-25T15:13:32Z"/>
                <w:color w:val="auto"/>
              </w:rPr>
            </w:pPr>
            <w:ins w:id="21" w:author="ZTE_wubin" w:date="2021-06-25T15:13:32Z">
              <w:r>
                <w:rPr>
                  <w:color w:val="auto"/>
                </w:rPr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</w:tcPr>
          <w:p>
            <w:pPr>
              <w:pStyle w:val="180"/>
              <w:rPr>
                <w:ins w:id="22" w:author="ZTE_wubin" w:date="2021-06-25T15:13:32Z"/>
                <w:color w:val="auto"/>
              </w:rPr>
            </w:pPr>
            <w:ins w:id="23" w:author="ZTE_wubin" w:date="2021-06-25T15:13:32Z">
              <w:r>
                <w:rPr>
                  <w:color w:val="auto"/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</w:tcPr>
          <w:p>
            <w:pPr>
              <w:pStyle w:val="180"/>
              <w:rPr>
                <w:ins w:id="24" w:author="ZTE_wubin" w:date="2021-06-25T15:13:32Z"/>
                <w:color w:val="auto"/>
              </w:rPr>
            </w:pPr>
            <w:ins w:id="25" w:author="ZTE_wubin" w:date="2021-06-25T15:13:32Z">
              <w:r>
                <w:rPr>
                  <w:color w:val="auto"/>
                </w:rPr>
                <w:t>E-UTRA Bands</w:t>
              </w:r>
            </w:ins>
          </w:p>
        </w:tc>
        <w:tc>
          <w:tcPr>
            <w:tcW w:w="586" w:type="dxa"/>
            <w:shd w:val="clear" w:color="auto" w:fill="auto"/>
          </w:tcPr>
          <w:p>
            <w:pPr>
              <w:pStyle w:val="180"/>
              <w:rPr>
                <w:ins w:id="26" w:author="ZTE_wubin" w:date="2021-06-25T15:13:32Z"/>
                <w:color w:val="auto"/>
              </w:rPr>
            </w:pPr>
            <w:ins w:id="27" w:author="ZTE_wubin" w:date="2021-06-25T15:13:32Z">
              <w:r>
                <w:rPr>
                  <w:color w:val="auto"/>
                </w:rPr>
                <w:t>1.4</w:t>
              </w:r>
            </w:ins>
            <w:ins w:id="28" w:author="ZTE_wubin" w:date="2021-06-25T15:13:32Z">
              <w:r>
                <w:rPr>
                  <w:color w:val="auto"/>
                </w:rPr>
                <w:br w:type="textWrapping"/>
              </w:r>
            </w:ins>
            <w:ins w:id="29" w:author="ZTE_wubin" w:date="2021-06-25T15:13:32Z">
              <w:r>
                <w:rPr>
                  <w:color w:val="auto"/>
                </w:rPr>
                <w:t>MHz</w:t>
              </w:r>
            </w:ins>
          </w:p>
        </w:tc>
        <w:tc>
          <w:tcPr>
            <w:tcW w:w="586" w:type="dxa"/>
            <w:shd w:val="clear" w:color="auto" w:fill="auto"/>
          </w:tcPr>
          <w:p>
            <w:pPr>
              <w:pStyle w:val="180"/>
              <w:rPr>
                <w:ins w:id="30" w:author="ZTE_wubin" w:date="2021-06-25T15:13:32Z"/>
                <w:color w:val="auto"/>
              </w:rPr>
            </w:pPr>
            <w:ins w:id="31" w:author="ZTE_wubin" w:date="2021-06-25T15:13:32Z">
              <w:r>
                <w:rPr>
                  <w:color w:val="auto"/>
                </w:rPr>
                <w:t>3</w:t>
              </w:r>
            </w:ins>
            <w:ins w:id="32" w:author="ZTE_wubin" w:date="2021-06-25T15:13:32Z">
              <w:r>
                <w:rPr>
                  <w:color w:val="auto"/>
                </w:rPr>
                <w:br w:type="textWrapping"/>
              </w:r>
            </w:ins>
            <w:ins w:id="33" w:author="ZTE_wubin" w:date="2021-06-25T15:13:32Z">
              <w:r>
                <w:rPr>
                  <w:color w:val="auto"/>
                </w:rPr>
                <w:t>MHz</w:t>
              </w:r>
            </w:ins>
          </w:p>
        </w:tc>
        <w:tc>
          <w:tcPr>
            <w:tcW w:w="586" w:type="dxa"/>
            <w:shd w:val="clear" w:color="auto" w:fill="auto"/>
          </w:tcPr>
          <w:p>
            <w:pPr>
              <w:pStyle w:val="180"/>
              <w:rPr>
                <w:ins w:id="34" w:author="ZTE_wubin" w:date="2021-06-25T15:13:32Z"/>
                <w:color w:val="auto"/>
              </w:rPr>
            </w:pPr>
            <w:ins w:id="35" w:author="ZTE_wubin" w:date="2021-06-25T15:13:32Z">
              <w:r>
                <w:rPr>
                  <w:color w:val="auto"/>
                </w:rPr>
                <w:t>5</w:t>
              </w:r>
            </w:ins>
            <w:ins w:id="36" w:author="ZTE_wubin" w:date="2021-06-25T15:13:32Z">
              <w:r>
                <w:rPr>
                  <w:color w:val="auto"/>
                </w:rPr>
                <w:br w:type="textWrapping"/>
              </w:r>
            </w:ins>
            <w:ins w:id="37" w:author="ZTE_wubin" w:date="2021-06-25T15:13:32Z">
              <w:r>
                <w:rPr>
                  <w:color w:val="auto"/>
                </w:rPr>
                <w:t>MHz</w:t>
              </w:r>
            </w:ins>
          </w:p>
        </w:tc>
        <w:tc>
          <w:tcPr>
            <w:tcW w:w="586" w:type="dxa"/>
            <w:shd w:val="clear" w:color="auto" w:fill="auto"/>
          </w:tcPr>
          <w:p>
            <w:pPr>
              <w:pStyle w:val="180"/>
              <w:rPr>
                <w:ins w:id="38" w:author="ZTE_wubin" w:date="2021-06-25T15:13:32Z"/>
                <w:color w:val="auto"/>
              </w:rPr>
            </w:pPr>
            <w:ins w:id="39" w:author="ZTE_wubin" w:date="2021-06-25T15:13:32Z">
              <w:r>
                <w:rPr>
                  <w:color w:val="auto"/>
                </w:rPr>
                <w:t>10</w:t>
              </w:r>
            </w:ins>
            <w:ins w:id="40" w:author="ZTE_wubin" w:date="2021-06-25T15:13:32Z">
              <w:r>
                <w:rPr>
                  <w:color w:val="auto"/>
                </w:rPr>
                <w:br w:type="textWrapping"/>
              </w:r>
            </w:ins>
            <w:ins w:id="41" w:author="ZTE_wubin" w:date="2021-06-25T15:13:32Z">
              <w:r>
                <w:rPr>
                  <w:color w:val="auto"/>
                </w:rPr>
                <w:t>MHz</w:t>
              </w:r>
            </w:ins>
          </w:p>
        </w:tc>
        <w:tc>
          <w:tcPr>
            <w:tcW w:w="586" w:type="dxa"/>
            <w:shd w:val="clear" w:color="auto" w:fill="auto"/>
          </w:tcPr>
          <w:p>
            <w:pPr>
              <w:pStyle w:val="180"/>
              <w:rPr>
                <w:ins w:id="42" w:author="ZTE_wubin" w:date="2021-06-25T15:13:32Z"/>
                <w:color w:val="auto"/>
              </w:rPr>
            </w:pPr>
            <w:ins w:id="43" w:author="ZTE_wubin" w:date="2021-06-25T15:13:32Z">
              <w:r>
                <w:rPr>
                  <w:color w:val="auto"/>
                </w:rPr>
                <w:t>15</w:t>
              </w:r>
            </w:ins>
            <w:ins w:id="44" w:author="ZTE_wubin" w:date="2021-06-25T15:13:32Z">
              <w:r>
                <w:rPr>
                  <w:color w:val="auto"/>
                </w:rPr>
                <w:br w:type="textWrapping"/>
              </w:r>
            </w:ins>
            <w:ins w:id="45" w:author="ZTE_wubin" w:date="2021-06-25T15:13:32Z">
              <w:r>
                <w:rPr>
                  <w:color w:val="auto"/>
                </w:rPr>
                <w:t>MHz</w:t>
              </w:r>
            </w:ins>
          </w:p>
        </w:tc>
        <w:tc>
          <w:tcPr>
            <w:tcW w:w="586" w:type="dxa"/>
            <w:shd w:val="clear" w:color="auto" w:fill="auto"/>
          </w:tcPr>
          <w:p>
            <w:pPr>
              <w:pStyle w:val="180"/>
              <w:rPr>
                <w:ins w:id="46" w:author="ZTE_wubin" w:date="2021-06-25T15:13:32Z"/>
                <w:color w:val="auto"/>
              </w:rPr>
            </w:pPr>
            <w:ins w:id="47" w:author="ZTE_wubin" w:date="2021-06-25T15:13:32Z">
              <w:r>
                <w:rPr>
                  <w:color w:val="auto"/>
                </w:rPr>
                <w:t>20</w:t>
              </w:r>
            </w:ins>
            <w:ins w:id="48" w:author="ZTE_wubin" w:date="2021-06-25T15:13:32Z">
              <w:r>
                <w:rPr>
                  <w:color w:val="auto"/>
                </w:rPr>
                <w:br w:type="textWrapping"/>
              </w:r>
            </w:ins>
            <w:ins w:id="49" w:author="ZTE_wubin" w:date="2021-06-25T15:13:32Z">
              <w:r>
                <w:rPr>
                  <w:color w:val="auto"/>
                </w:rPr>
                <w:t>MHz</w:t>
              </w:r>
            </w:ins>
          </w:p>
        </w:tc>
        <w:tc>
          <w:tcPr>
            <w:tcW w:w="1187" w:type="dxa"/>
            <w:shd w:val="clear" w:color="auto" w:fill="auto"/>
          </w:tcPr>
          <w:p>
            <w:pPr>
              <w:pStyle w:val="180"/>
              <w:rPr>
                <w:ins w:id="50" w:author="ZTE_wubin" w:date="2021-06-25T15:13:32Z"/>
                <w:color w:val="auto"/>
              </w:rPr>
            </w:pPr>
            <w:ins w:id="51" w:author="ZTE_wubin" w:date="2021-06-25T15:13:32Z">
              <w:r>
                <w:rPr>
                  <w:color w:val="auto"/>
                </w:rPr>
                <w:t>Maximum aggregated bandwidth</w:t>
              </w:r>
            </w:ins>
          </w:p>
          <w:p>
            <w:pPr>
              <w:pStyle w:val="180"/>
              <w:rPr>
                <w:ins w:id="52" w:author="ZTE_wubin" w:date="2021-06-25T15:13:32Z"/>
                <w:color w:val="auto"/>
              </w:rPr>
            </w:pPr>
            <w:ins w:id="53" w:author="ZTE_wubin" w:date="2021-06-25T15:13:32Z">
              <w:r>
                <w:rPr>
                  <w:color w:val="auto"/>
                </w:rPr>
                <w:t>[MHz]</w:t>
              </w:r>
            </w:ins>
          </w:p>
        </w:tc>
        <w:tc>
          <w:tcPr>
            <w:tcW w:w="1287" w:type="dxa"/>
            <w:shd w:val="clear" w:color="auto" w:fill="auto"/>
          </w:tcPr>
          <w:p>
            <w:pPr>
              <w:pStyle w:val="180"/>
              <w:rPr>
                <w:ins w:id="54" w:author="ZTE_wubin" w:date="2021-06-25T15:13:32Z"/>
                <w:color w:val="auto"/>
              </w:rPr>
            </w:pPr>
            <w:ins w:id="55" w:author="ZTE_wubin" w:date="2021-06-25T15:13:32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  <w:ins w:id="56" w:author="ZTE_wubin" w:date="2021-06-25T15:13:32Z"/>
        </w:trPr>
        <w:tc>
          <w:tcPr>
            <w:tcW w:w="1396" w:type="dxa"/>
            <w:vMerge w:val="restart"/>
            <w:shd w:val="clear" w:color="auto" w:fill="auto"/>
            <w:vAlign w:val="center"/>
          </w:tcPr>
          <w:p>
            <w:pPr>
              <w:pStyle w:val="180"/>
              <w:rPr>
                <w:ins w:id="57" w:author="ZTE_wubin" w:date="2021-06-25T15:13:32Z"/>
                <w:rFonts w:cs="Arial"/>
                <w:b w:val="0"/>
                <w:color w:val="auto"/>
                <w:szCs w:val="18"/>
              </w:rPr>
            </w:pPr>
            <w:ins w:id="58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CA_1A-</w:t>
              </w:r>
            </w:ins>
            <w:ins w:id="59" w:author="ZTE_wubin" w:date="2021-06-25T15:13:32Z">
              <w:r>
                <w:rPr>
                  <w:rFonts w:hint="eastAsia" w:eastAsia="宋体" w:cs="Arial"/>
                  <w:b w:val="0"/>
                  <w:color w:val="auto"/>
                  <w:szCs w:val="18"/>
                  <w:lang w:val="en-US" w:eastAsia="zh-CN"/>
                </w:rPr>
                <w:t>7</w:t>
              </w:r>
            </w:ins>
            <w:ins w:id="60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A-20A-38A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>
            <w:pPr>
              <w:pStyle w:val="180"/>
              <w:rPr>
                <w:ins w:id="61" w:author="ZTE_wubin" w:date="2021-06-25T15:13:32Z"/>
                <w:rFonts w:cs="Arial"/>
                <w:color w:val="auto"/>
                <w:szCs w:val="18"/>
                <w:lang w:val="en-US" w:eastAsia="ja-JP"/>
              </w:rPr>
            </w:pPr>
            <w:ins w:id="62" w:author="ZTE_wubin" w:date="2021-06-25T15:13:32Z">
              <w:r>
                <w:rPr>
                  <w:rFonts w:cs="Arial"/>
                  <w:color w:val="auto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>
            <w:pPr>
              <w:pStyle w:val="180"/>
              <w:rPr>
                <w:ins w:id="63" w:author="ZTE_wubin" w:date="2021-06-25T15:13:32Z"/>
                <w:b w:val="0"/>
                <w:color w:val="auto"/>
                <w:lang w:eastAsia="zh-CN"/>
              </w:rPr>
            </w:pPr>
            <w:ins w:id="64" w:author="ZTE_wubin" w:date="2021-06-25T15:13:32Z">
              <w:r>
                <w:rPr>
                  <w:b w:val="0"/>
                  <w:color w:val="auto"/>
                  <w:lang w:eastAsia="zh-CN"/>
                </w:rPr>
                <w:t>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65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66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67" w:author="ZTE_wubin" w:date="2021-06-25T15:13:32Z"/>
                <w:rFonts w:cs="Arial"/>
                <w:b w:val="0"/>
                <w:color w:val="auto"/>
                <w:szCs w:val="18"/>
              </w:rPr>
            </w:pPr>
            <w:ins w:id="68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69" w:author="ZTE_wubin" w:date="2021-06-25T15:13:32Z"/>
                <w:rFonts w:cs="Arial"/>
                <w:b w:val="0"/>
                <w:color w:val="auto"/>
                <w:szCs w:val="18"/>
              </w:rPr>
            </w:pPr>
            <w:ins w:id="70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71" w:author="ZTE_wubin" w:date="2021-06-25T15:13:32Z"/>
                <w:rFonts w:cs="Arial"/>
                <w:b w:val="0"/>
                <w:color w:val="auto"/>
                <w:szCs w:val="18"/>
              </w:rPr>
            </w:pPr>
            <w:ins w:id="72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73" w:author="ZTE_wubin" w:date="2021-06-25T15:13:32Z"/>
                <w:rFonts w:cs="Arial"/>
                <w:b w:val="0"/>
                <w:color w:val="auto"/>
                <w:szCs w:val="18"/>
              </w:rPr>
            </w:pPr>
            <w:ins w:id="74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>
            <w:pPr>
              <w:pStyle w:val="180"/>
              <w:rPr>
                <w:ins w:id="75" w:author="ZTE_wubin" w:date="2021-06-25T15:13:32Z"/>
                <w:rFonts w:hint="default" w:eastAsia="宋体"/>
                <w:b w:val="0"/>
                <w:color w:val="auto"/>
                <w:lang w:val="en-US" w:eastAsia="zh-CN"/>
              </w:rPr>
            </w:pPr>
            <w:ins w:id="76" w:author="ZTE_wubin" w:date="2021-06-25T15:13:32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80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>
            <w:pPr>
              <w:pStyle w:val="180"/>
              <w:rPr>
                <w:ins w:id="77" w:author="ZTE_wubin" w:date="2021-06-25T15:13:32Z"/>
                <w:b w:val="0"/>
                <w:color w:val="auto"/>
                <w:lang w:val="en-US"/>
              </w:rPr>
            </w:pPr>
            <w:ins w:id="78" w:author="ZTE_wubin" w:date="2021-06-25T15:13:32Z">
              <w:r>
                <w:rPr>
                  <w:b w:val="0"/>
                  <w:color w:val="auto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  <w:ins w:id="79" w:author="ZTE_wubin" w:date="2021-06-25T15:13:32Z"/>
        </w:trPr>
        <w:tc>
          <w:tcPr>
            <w:tcW w:w="1396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80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146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81" w:author="ZTE_wubin" w:date="2021-06-25T15:13:32Z"/>
                <w:rFonts w:cs="Arial"/>
                <w:color w:val="auto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>
            <w:pPr>
              <w:pStyle w:val="180"/>
              <w:rPr>
                <w:ins w:id="82" w:author="ZTE_wubin" w:date="2021-06-25T15:13:32Z"/>
                <w:b w:val="0"/>
                <w:color w:val="auto"/>
                <w:lang w:eastAsia="zh-CN"/>
              </w:rPr>
            </w:pPr>
            <w:ins w:id="83" w:author="ZTE_wubin" w:date="2021-06-25T15:13:32Z">
              <w:r>
                <w:rPr>
                  <w:rFonts w:hint="eastAsia"/>
                  <w:b w:val="0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84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85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86" w:author="ZTE_wubin" w:date="2021-06-25T15:13:32Z"/>
                <w:rFonts w:cs="Arial"/>
                <w:b w:val="0"/>
                <w:color w:val="auto"/>
                <w:szCs w:val="18"/>
              </w:rPr>
            </w:pPr>
            <w:ins w:id="87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88" w:author="ZTE_wubin" w:date="2021-06-25T15:13:32Z"/>
                <w:rFonts w:cs="Arial"/>
                <w:b w:val="0"/>
                <w:color w:val="auto"/>
                <w:szCs w:val="18"/>
              </w:rPr>
            </w:pPr>
            <w:ins w:id="89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90" w:author="ZTE_wubin" w:date="2021-06-25T15:13:32Z"/>
                <w:rFonts w:cs="Arial"/>
                <w:b w:val="0"/>
                <w:color w:val="auto"/>
                <w:szCs w:val="18"/>
              </w:rPr>
            </w:pPr>
            <w:ins w:id="91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92" w:author="ZTE_wubin" w:date="2021-06-25T15:13:32Z"/>
                <w:rFonts w:cs="Arial"/>
                <w:b w:val="0"/>
                <w:color w:val="auto"/>
                <w:szCs w:val="18"/>
              </w:rPr>
            </w:pPr>
            <w:ins w:id="93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94" w:author="ZTE_wubin" w:date="2021-06-25T15:13:32Z"/>
                <w:b w:val="0"/>
                <w:color w:val="auto"/>
                <w:lang w:val="en-US"/>
              </w:rPr>
            </w:pPr>
          </w:p>
        </w:tc>
        <w:tc>
          <w:tcPr>
            <w:tcW w:w="128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95" w:author="ZTE_wubin" w:date="2021-06-25T15:13:32Z"/>
                <w:b w:val="0"/>
                <w:color w:val="auto"/>
                <w:lang w:val="en-US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  <w:ins w:id="96" w:author="ZTE_wubin" w:date="2021-06-25T15:13:32Z"/>
        </w:trPr>
        <w:tc>
          <w:tcPr>
            <w:tcW w:w="1396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97" w:author="ZTE_wubin" w:date="2021-06-25T15:13:32Z"/>
                <w:rFonts w:cs="Arial"/>
                <w:color w:val="auto"/>
                <w:szCs w:val="18"/>
              </w:rPr>
            </w:pPr>
          </w:p>
        </w:tc>
        <w:tc>
          <w:tcPr>
            <w:tcW w:w="146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98" w:author="ZTE_wubin" w:date="2021-06-25T15:13:32Z"/>
                <w:rFonts w:cs="Arial"/>
                <w:color w:val="auto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>
            <w:pPr>
              <w:pStyle w:val="180"/>
              <w:rPr>
                <w:ins w:id="99" w:author="ZTE_wubin" w:date="2021-06-25T15:13:32Z"/>
                <w:rFonts w:cs="Arial"/>
                <w:b w:val="0"/>
                <w:color w:val="auto"/>
                <w:szCs w:val="18"/>
                <w:lang w:val="en-US"/>
              </w:rPr>
            </w:pPr>
            <w:ins w:id="100" w:author="ZTE_wubin" w:date="2021-06-25T15:13:32Z">
              <w:r>
                <w:rPr>
                  <w:b w:val="0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01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02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03" w:author="ZTE_wubin" w:date="2021-06-25T15:13:32Z"/>
                <w:rFonts w:cs="Arial"/>
                <w:b w:val="0"/>
                <w:color w:val="auto"/>
                <w:szCs w:val="18"/>
              </w:rPr>
            </w:pPr>
            <w:ins w:id="104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05" w:author="ZTE_wubin" w:date="2021-06-25T15:13:32Z"/>
                <w:rFonts w:cs="Arial"/>
                <w:b w:val="0"/>
                <w:color w:val="auto"/>
                <w:szCs w:val="18"/>
              </w:rPr>
            </w:pPr>
            <w:ins w:id="106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07" w:author="ZTE_wubin" w:date="2021-06-25T15:13:32Z"/>
                <w:rFonts w:cs="Arial"/>
                <w:b w:val="0"/>
                <w:color w:val="auto"/>
                <w:szCs w:val="18"/>
              </w:rPr>
            </w:pPr>
            <w:ins w:id="108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09" w:author="ZTE_wubin" w:date="2021-06-25T15:13:32Z"/>
                <w:rFonts w:cs="Arial"/>
                <w:b w:val="0"/>
                <w:color w:val="auto"/>
                <w:szCs w:val="18"/>
              </w:rPr>
            </w:pPr>
            <w:ins w:id="110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111" w:author="ZTE_wubin" w:date="2021-06-25T15:13:32Z"/>
                <w:b w:val="0"/>
                <w:color w:val="auto"/>
                <w:lang w:val="en-US"/>
              </w:rPr>
            </w:pPr>
          </w:p>
        </w:tc>
        <w:tc>
          <w:tcPr>
            <w:tcW w:w="128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112" w:author="ZTE_wubin" w:date="2021-06-25T15:13:32Z"/>
                <w:b w:val="0"/>
                <w:color w:val="auto"/>
                <w:lang w:val="en-US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  <w:jc w:val="center"/>
          <w:ins w:id="113" w:author="ZTE_wubin" w:date="2021-06-25T15:13:32Z"/>
        </w:trPr>
        <w:tc>
          <w:tcPr>
            <w:tcW w:w="1396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114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146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115" w:author="ZTE_wubin" w:date="2021-06-25T15:13:32Z"/>
                <w:rFonts w:cs="Arial"/>
                <w:color w:val="auto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>
            <w:pPr>
              <w:pStyle w:val="180"/>
              <w:rPr>
                <w:ins w:id="116" w:author="ZTE_wubin" w:date="2021-06-25T15:13:32Z"/>
                <w:rFonts w:cs="Arial"/>
                <w:b w:val="0"/>
                <w:color w:val="auto"/>
                <w:szCs w:val="18"/>
                <w:lang w:val="en-US" w:eastAsia="zh-CN"/>
              </w:rPr>
            </w:pPr>
            <w:ins w:id="117" w:author="ZTE_wubin" w:date="2021-06-25T15:13:32Z">
              <w:r>
                <w:rPr>
                  <w:rFonts w:cs="Arial"/>
                  <w:b w:val="0"/>
                  <w:color w:val="auto"/>
                  <w:szCs w:val="18"/>
                  <w:lang w:val="en-US" w:eastAsia="zh-CN"/>
                </w:rPr>
                <w:t>38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18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19" w:author="ZTE_wubin" w:date="2021-06-25T15:13:32Z"/>
                <w:rFonts w:cs="Arial"/>
                <w:b w:val="0"/>
                <w:color w:val="auto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20" w:author="ZTE_wubin" w:date="2021-06-25T15:13:32Z"/>
                <w:rFonts w:cs="Arial"/>
                <w:b w:val="0"/>
                <w:color w:val="auto"/>
                <w:szCs w:val="18"/>
              </w:rPr>
            </w:pPr>
            <w:ins w:id="121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22" w:author="ZTE_wubin" w:date="2021-06-25T15:13:32Z"/>
                <w:rFonts w:cs="Arial"/>
                <w:b w:val="0"/>
                <w:color w:val="auto"/>
                <w:szCs w:val="18"/>
              </w:rPr>
            </w:pPr>
            <w:ins w:id="123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24" w:author="ZTE_wubin" w:date="2021-06-25T15:13:32Z"/>
                <w:rFonts w:cs="Arial"/>
                <w:b w:val="0"/>
                <w:color w:val="auto"/>
                <w:szCs w:val="18"/>
              </w:rPr>
            </w:pPr>
            <w:ins w:id="125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>
            <w:pPr>
              <w:pStyle w:val="180"/>
              <w:rPr>
                <w:ins w:id="126" w:author="ZTE_wubin" w:date="2021-06-25T15:13:32Z"/>
                <w:rFonts w:cs="Arial"/>
                <w:b w:val="0"/>
                <w:color w:val="auto"/>
                <w:szCs w:val="18"/>
              </w:rPr>
            </w:pPr>
            <w:ins w:id="127" w:author="ZTE_wubin" w:date="2021-06-25T15:13:32Z">
              <w:r>
                <w:rPr>
                  <w:rFonts w:cs="Arial"/>
                  <w:b w:val="0"/>
                  <w:color w:val="auto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128" w:author="ZTE_wubin" w:date="2021-06-25T15:13:32Z"/>
                <w:b w:val="0"/>
                <w:color w:val="auto"/>
                <w:lang w:val="en-US"/>
              </w:rPr>
            </w:pPr>
          </w:p>
        </w:tc>
        <w:tc>
          <w:tcPr>
            <w:tcW w:w="1287" w:type="dxa"/>
            <w:vMerge w:val="continue"/>
            <w:shd w:val="clear" w:color="auto" w:fill="auto"/>
            <w:vAlign w:val="center"/>
          </w:tcPr>
          <w:p>
            <w:pPr>
              <w:pStyle w:val="180"/>
              <w:rPr>
                <w:ins w:id="129" w:author="ZTE_wubin" w:date="2021-06-25T15:13:32Z"/>
                <w:b w:val="0"/>
                <w:color w:val="auto"/>
                <w:lang w:val="en-US"/>
              </w:rPr>
            </w:pPr>
          </w:p>
        </w:tc>
      </w:tr>
    </w:tbl>
    <w:p>
      <w:pPr>
        <w:rPr>
          <w:ins w:id="130" w:author="ZTE_wubin" w:date="2021-06-25T15:13:32Z"/>
          <w:rFonts w:eastAsia="MS Mincho"/>
          <w:color w:val="auto"/>
          <w:lang w:eastAsia="ja-JP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1" w:author="ZTE_wubin" w:date="2021-06-25T15:13:32Z"/>
          <w:rFonts w:eastAsia="MS Mincho"/>
          <w:color w:val="auto"/>
          <w:lang w:val="en-US"/>
        </w:rPr>
      </w:pPr>
      <w:ins w:id="132" w:author="ZTE_wubin" w:date="2021-06-25T15:13:32Z">
        <w:bookmarkStart w:id="10" w:name="_Toc68165208"/>
        <w:bookmarkStart w:id="11" w:name="_Toc55905121"/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133" w:author="ZTE_wubin" w:date="2021-06-25T15:13:32Z">
        <w:r>
          <w:rPr>
            <w:rFonts w:eastAsia="MS Mincho"/>
            <w:color w:val="auto"/>
            <w:lang w:val="en-US"/>
          </w:rPr>
          <w:t>.2</w:t>
        </w:r>
      </w:ins>
      <w:ins w:id="134" w:author="ZTE_wubin" w:date="2021-06-25T15:13:32Z">
        <w:r>
          <w:rPr>
            <w:rFonts w:eastAsia="MS Mincho"/>
            <w:color w:val="auto"/>
            <w:lang w:val="en-US"/>
          </w:rPr>
          <w:tab/>
        </w:r>
      </w:ins>
      <w:ins w:id="135" w:author="ZTE_wubin" w:date="2021-06-25T15:13:32Z">
        <w:r>
          <w:rPr>
            <w:rFonts w:eastAsia="MS Mincho"/>
            <w:color w:val="auto"/>
            <w:lang w:val="en-US"/>
          </w:rPr>
          <w:t>∆TIB and ∆RIB values</w:t>
        </w:r>
        <w:bookmarkEnd w:id="10"/>
        <w:bookmarkEnd w:id="11"/>
      </w:ins>
    </w:p>
    <w:p>
      <w:pPr>
        <w:pStyle w:val="28"/>
        <w:keepNext/>
        <w:jc w:val="center"/>
        <w:rPr>
          <w:ins w:id="136" w:author="ZTE_wubin" w:date="2021-06-25T15:13:32Z"/>
          <w:color w:val="auto"/>
        </w:rPr>
      </w:pPr>
      <w:ins w:id="137" w:author="ZTE_wubin" w:date="2021-06-25T15:13:32Z">
        <w:r>
          <w:rPr>
            <w:color w:val="auto"/>
          </w:rPr>
          <w:t xml:space="preserve">Table </w:t>
        </w:r>
      </w:ins>
      <w:ins w:id="138" w:author="ZTE_wubin" w:date="2021-06-25T15:13:32Z">
        <w:r>
          <w:rPr>
            <w:rFonts w:hint="eastAsia" w:eastAsia="宋体"/>
            <w:color w:val="auto"/>
            <w:lang w:eastAsia="zh-CN"/>
          </w:rPr>
          <w:t>5.x</w:t>
        </w:r>
      </w:ins>
      <w:ins w:id="139" w:author="ZTE_wubin" w:date="2021-06-25T15:13:32Z">
        <w:r>
          <w:rPr>
            <w:color w:val="auto"/>
          </w:rPr>
          <w:t xml:space="preserve">.2-1: </w:t>
        </w:r>
      </w:ins>
      <w:ins w:id="140" w:author="ZTE_wubin" w:date="2021-06-25T15:13:32Z">
        <w:r>
          <w:rPr>
            <w:rFonts w:ascii="Symbol" w:hAnsi="Symbol"/>
            <w:color w:val="auto"/>
          </w:rPr>
          <w:t></w:t>
        </w:r>
      </w:ins>
      <w:ins w:id="141" w:author="ZTE_wubin" w:date="2021-06-25T15:13:32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ZTE_wubin" w:date="2021-06-25T15:13:32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144" w:author="ZTE_wubin" w:date="2021-06-25T15:13:32Z">
              <w:r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146" w:author="ZTE_wubin" w:date="2021-06-25T15:13:32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E-UTRA</w:t>
              </w:r>
            </w:ins>
            <w:ins w:id="147" w:author="ZTE_wubin" w:date="2021-06-25T15:13:32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8" w:author="ZTE_wubin" w:date="2021-06-25T15:13:32Z"/>
                <w:rFonts w:hint="eastAsia" w:ascii="Arial" w:hAnsi="Arial" w:cs="Arial" w:eastAsiaTheme="minorEastAsia"/>
                <w:color w:val="auto"/>
                <w:sz w:val="18"/>
                <w:szCs w:val="18"/>
                <w:lang w:eastAsia="zh-CN"/>
              </w:rPr>
            </w:pPr>
            <w:ins w:id="149" w:author="ZTE_wubin" w:date="2021-06-25T15:13:32Z">
              <w:r>
                <w:rPr>
                  <w:color w:val="auto"/>
                  <w:lang w:eastAsia="sv-SE"/>
                </w:rPr>
                <w:t>ΔT</w:t>
              </w:r>
            </w:ins>
            <w:ins w:id="150" w:author="ZTE_wubin" w:date="2021-06-25T15:13:32Z">
              <w:r>
                <w:rPr>
                  <w:color w:val="auto"/>
                  <w:vertAlign w:val="subscript"/>
                  <w:lang w:eastAsia="sv-SE"/>
                </w:rPr>
                <w:t>IB,c</w:t>
              </w:r>
            </w:ins>
            <w:ins w:id="151" w:author="ZTE_wubin" w:date="2021-06-25T15:13:32Z">
              <w:r>
                <w:rPr>
                  <w:color w:val="auto"/>
                  <w:lang w:eastAsia="sv-SE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ZTE_wubin" w:date="2021-06-25T15:13:32Z"/>
        </w:trPr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154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CA_1-</w:t>
              </w:r>
            </w:ins>
            <w:ins w:id="155" w:author="ZTE_wubin" w:date="2021-06-25T15:13:3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</w:t>
              </w:r>
            </w:ins>
            <w:ins w:id="156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-20-38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158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59" w:author="ZTE_wubin" w:date="2021-06-25T15:13:32Z"/>
                <w:rFonts w:ascii="Arial" w:hAnsi="Arial" w:cs="Arial" w:eastAsiaTheme="minorEastAsia"/>
                <w:color w:val="auto"/>
                <w:sz w:val="18"/>
                <w:szCs w:val="18"/>
                <w:lang w:eastAsia="zh-CN"/>
              </w:rPr>
            </w:pPr>
            <w:ins w:id="160" w:author="ZTE_wubin" w:date="2021-06-25T15:13:32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161" w:author="ZTE_wubin" w:date="2021-06-25T15:13:32Z">
              <w:r>
                <w:rPr>
                  <w:rFonts w:hint="eastAsia" w:eastAsia="宋体" w:cs="Arial"/>
                  <w:color w:val="auto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ZTE_wubin" w:date="2021-06-25T15:13:32Z"/>
        </w:trPr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ZTE_wubin" w:date="2021-06-25T15:13:32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65" w:author="ZTE_wubin" w:date="2021-06-25T15:13:3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6" w:author="ZTE_wubin" w:date="2021-06-25T15:13:32Z"/>
                <w:rFonts w:ascii="Arial" w:hAnsi="Arial" w:cs="Arial" w:eastAsiaTheme="minorEastAsia"/>
                <w:color w:val="auto"/>
                <w:sz w:val="18"/>
                <w:szCs w:val="18"/>
                <w:lang w:eastAsia="zh-CN"/>
              </w:rPr>
            </w:pPr>
            <w:ins w:id="167" w:author="ZTE_wubin" w:date="2021-06-25T15:13:32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168" w:author="ZTE_wubin" w:date="2021-06-25T15:13:32Z">
              <w:r>
                <w:rPr>
                  <w:rFonts w:hint="eastAsia" w:eastAsia="宋体" w:cs="Arial"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" w:author="ZTE_wubin" w:date="2021-06-25T15:13:32Z"/>
        </w:trPr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172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3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174" w:author="ZTE_wubin" w:date="2021-06-25T15:13:32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175" w:author="ZTE_wubin" w:date="2021-06-25T15:13:32Z">
              <w:r>
                <w:rPr>
                  <w:rFonts w:hint="eastAsia" w:eastAsia="宋体" w:cs="Arial"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ZTE_wubin" w:date="2021-06-25T15:13:32Z"/>
        </w:trPr>
        <w:tc>
          <w:tcPr>
            <w:tcW w:w="19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77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179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38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0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181" w:author="ZTE_wubin" w:date="2021-06-25T15:13:32Z">
              <w:r>
                <w:rPr>
                  <w:rFonts w:hint="eastAsia" w:eastAsia="宋体" w:cs="Arial"/>
                  <w:color w:val="auto"/>
                  <w:lang w:val="en-US" w:eastAsia="zh-CN"/>
                </w:rPr>
                <w:t>0.5</w:t>
              </w:r>
            </w:ins>
          </w:p>
        </w:tc>
      </w:tr>
    </w:tbl>
    <w:p>
      <w:pPr>
        <w:pStyle w:val="28"/>
        <w:keepNext/>
        <w:jc w:val="center"/>
        <w:rPr>
          <w:ins w:id="182" w:author="ZTE_wubin" w:date="2021-06-25T15:13:32Z"/>
          <w:color w:val="auto"/>
        </w:rPr>
      </w:pPr>
    </w:p>
    <w:p>
      <w:pPr>
        <w:pStyle w:val="28"/>
        <w:keepNext/>
        <w:jc w:val="center"/>
        <w:rPr>
          <w:ins w:id="183" w:author="ZTE_wubin" w:date="2021-06-25T15:13:32Z"/>
          <w:color w:val="auto"/>
        </w:rPr>
      </w:pPr>
      <w:ins w:id="184" w:author="ZTE_wubin" w:date="2021-06-25T15:13:32Z">
        <w:r>
          <w:rPr>
            <w:color w:val="auto"/>
          </w:rPr>
          <w:t xml:space="preserve">Table </w:t>
        </w:r>
      </w:ins>
      <w:ins w:id="185" w:author="ZTE_wubin" w:date="2021-06-25T15:13:32Z">
        <w:r>
          <w:rPr>
            <w:rFonts w:hint="eastAsia" w:eastAsia="宋体"/>
            <w:color w:val="auto"/>
            <w:lang w:eastAsia="zh-CN"/>
          </w:rPr>
          <w:t>5.x</w:t>
        </w:r>
      </w:ins>
      <w:ins w:id="186" w:author="ZTE_wubin" w:date="2021-06-25T15:13:32Z">
        <w:r>
          <w:rPr>
            <w:color w:val="auto"/>
          </w:rPr>
          <w:t xml:space="preserve">.2-2: </w:t>
        </w:r>
      </w:ins>
      <w:ins w:id="187" w:author="ZTE_wubin" w:date="2021-06-25T15:13:32Z">
        <w:r>
          <w:rPr>
            <w:rFonts w:ascii="Symbol" w:hAnsi="Symbol"/>
            <w:color w:val="auto"/>
          </w:rPr>
          <w:t></w:t>
        </w:r>
      </w:ins>
      <w:ins w:id="188" w:author="ZTE_wubin" w:date="2021-06-25T15:13:32Z">
        <w:r>
          <w:rPr>
            <w:rFonts w:cs="Arial"/>
            <w:color w:val="auto"/>
          </w:rPr>
          <w:t>R</w:t>
        </w:r>
      </w:ins>
      <w:ins w:id="189" w:author="ZTE_wubin" w:date="2021-06-25T15:13:32Z">
        <w:r>
          <w:rPr>
            <w:color w:val="auto"/>
            <w:vertAlign w:val="subscript"/>
          </w:rPr>
          <w:t xml:space="preserve"> IB,c</w:t>
        </w:r>
      </w:ins>
    </w:p>
    <w:tbl>
      <w:tblPr>
        <w:tblStyle w:val="76"/>
        <w:tblW w:w="70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0" w:author="ZTE_wubin" w:date="2021-06-25T15:13:32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1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192" w:author="ZTE_wubin" w:date="2021-06-25T15:13:32Z">
              <w:r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3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194" w:author="ZTE_wubin" w:date="2021-06-25T15:13:32Z">
              <w:r>
                <w:rPr>
                  <w:rFonts w:hint="eastAsia" w:ascii="Arial" w:hAnsi="Arial"/>
                  <w:b/>
                  <w:sz w:val="18"/>
                  <w:lang w:eastAsia="zh-CN"/>
                </w:rPr>
                <w:t>E-UTRA</w:t>
              </w:r>
            </w:ins>
            <w:ins w:id="195" w:author="ZTE_wubin" w:date="2021-06-25T15:13:32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6" w:author="ZTE_wubin" w:date="2021-06-25T15:13:32Z"/>
                <w:rFonts w:hint="eastAsia" w:ascii="Arial" w:hAnsi="Arial" w:cs="Arial" w:eastAsiaTheme="minorEastAsia"/>
                <w:color w:val="auto"/>
                <w:sz w:val="18"/>
                <w:szCs w:val="18"/>
                <w:lang w:eastAsia="zh-CN"/>
              </w:rPr>
            </w:pPr>
            <w:ins w:id="197" w:author="ZTE_wubin" w:date="2021-06-25T15:13:32Z">
              <w:r>
                <w:rPr>
                  <w:color w:val="auto"/>
                  <w:lang w:eastAsia="sv-SE"/>
                </w:rPr>
                <w:t>ΔT</w:t>
              </w:r>
            </w:ins>
            <w:ins w:id="198" w:author="ZTE_wubin" w:date="2021-06-25T15:13:32Z">
              <w:r>
                <w:rPr>
                  <w:color w:val="auto"/>
                  <w:vertAlign w:val="subscript"/>
                  <w:lang w:eastAsia="sv-SE"/>
                </w:rPr>
                <w:t>IB,c</w:t>
              </w:r>
            </w:ins>
            <w:ins w:id="199" w:author="ZTE_wubin" w:date="2021-06-25T15:13:32Z">
              <w:r>
                <w:rPr>
                  <w:color w:val="auto"/>
                  <w:lang w:eastAsia="sv-SE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ZTE_wubin" w:date="2021-06-25T15:13:32Z"/>
        </w:trPr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202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CA_1-</w:t>
              </w:r>
            </w:ins>
            <w:ins w:id="203" w:author="ZTE_wubin" w:date="2021-06-25T15:13:3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</w:t>
              </w:r>
            </w:ins>
            <w:ins w:id="204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-20-38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206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ZTE_wubin" w:date="2021-06-25T15:13:32Z"/>
                <w:rFonts w:ascii="Arial" w:hAnsi="Arial" w:cs="Arial" w:eastAsiaTheme="minorEastAsia"/>
                <w:color w:val="auto"/>
                <w:sz w:val="18"/>
                <w:szCs w:val="18"/>
                <w:lang w:eastAsia="zh-CN"/>
              </w:rPr>
            </w:pPr>
            <w:ins w:id="208" w:author="ZTE_wubin" w:date="2021-06-25T15:13:32Z">
              <w:r>
                <w:rPr>
                  <w:rFonts w:hint="eastAsia" w:ascii="Arial" w:hAnsi="Arial" w:cs="Arial" w:eastAsiaTheme="minorEastAsia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9" w:author="ZTE_wubin" w:date="2021-06-25T15:13:32Z"/>
        </w:trPr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ZTE_wubin" w:date="2021-06-25T15:13:32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12" w:author="ZTE_wubin" w:date="2021-06-25T15:13:3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ZTE_wubin" w:date="2021-06-25T15:13:32Z"/>
                <w:rFonts w:ascii="Arial" w:hAnsi="Arial" w:cs="Arial" w:eastAsiaTheme="minorEastAsia"/>
                <w:color w:val="auto"/>
                <w:sz w:val="18"/>
                <w:szCs w:val="18"/>
                <w:lang w:eastAsia="zh-CN"/>
              </w:rPr>
            </w:pPr>
            <w:ins w:id="214" w:author="ZTE_wubin" w:date="2021-06-25T15:13:32Z">
              <w:r>
                <w:rPr>
                  <w:rFonts w:ascii="Arial" w:hAnsi="Arial" w:cs="Arial" w:eastAsiaTheme="minorEastAsia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5" w:author="ZTE_wubin" w:date="2021-06-25T15:13:32Z"/>
        </w:trPr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218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  <w:ins w:id="220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1" w:author="ZTE_wubin" w:date="2021-06-25T15:13:32Z"/>
        </w:trPr>
        <w:tc>
          <w:tcPr>
            <w:tcW w:w="19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2" w:author="ZTE_wubin" w:date="2021-06-25T15:13:32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ZTE_wubin" w:date="2021-06-25T15:13:32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224" w:author="ZTE_wubin" w:date="2021-06-25T15:13:32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/>
                </w:rPr>
                <w:t>38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ZTE_wubin" w:date="2021-06-25T15:13:32Z"/>
                <w:rFonts w:hint="default" w:ascii="Arial" w:hAnsi="Arial" w:cs="Arial" w:eastAsiaTheme="minorEastAsia"/>
                <w:color w:val="auto"/>
                <w:sz w:val="18"/>
                <w:szCs w:val="18"/>
                <w:lang w:val="en-US" w:eastAsia="zh-CN"/>
              </w:rPr>
            </w:pPr>
            <w:ins w:id="226" w:author="ZTE_wubin" w:date="2021-06-25T15:13:32Z">
              <w:r>
                <w:rPr>
                  <w:rFonts w:ascii="Arial" w:hAnsi="Arial" w:cs="Arial" w:eastAsiaTheme="minorEastAsia"/>
                  <w:color w:val="auto"/>
                  <w:sz w:val="18"/>
                  <w:szCs w:val="18"/>
                  <w:lang w:eastAsia="zh-CN"/>
                </w:rPr>
                <w:t>0</w:t>
              </w:r>
            </w:ins>
            <w:ins w:id="227" w:author="ZTE_wubin" w:date="2021-06-25T15:13:32Z">
              <w:r>
                <w:rPr>
                  <w:rFonts w:hint="eastAsia" w:ascii="Arial" w:hAnsi="Arial" w:cs="Arial" w:eastAsiaTheme="minorEastAsia"/>
                  <w:color w:val="auto"/>
                  <w:sz w:val="18"/>
                  <w:szCs w:val="18"/>
                  <w:lang w:val="en-US" w:eastAsia="zh-CN"/>
                </w:rPr>
                <w:t>.2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28" w:author="ZTE_wubin" w:date="2021-06-25T15:13:32Z"/>
          <w:rFonts w:eastAsia="MS Mincho"/>
          <w:color w:val="auto"/>
          <w:lang w:val="en-US"/>
        </w:rPr>
      </w:pPr>
      <w:ins w:id="229" w:author="ZTE_wubin" w:date="2021-06-25T15:13:32Z">
        <w:bookmarkStart w:id="12" w:name="_Toc68165209"/>
        <w:bookmarkStart w:id="13" w:name="_Toc55905122"/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230" w:author="ZTE_wubin" w:date="2021-06-25T15:13:32Z">
        <w:r>
          <w:rPr>
            <w:rFonts w:eastAsia="MS Mincho"/>
            <w:color w:val="auto"/>
            <w:lang w:val="en-US"/>
          </w:rPr>
          <w:t>.3</w:t>
        </w:r>
      </w:ins>
      <w:ins w:id="231" w:author="ZTE_wubin" w:date="2021-06-25T15:13:32Z">
        <w:r>
          <w:rPr>
            <w:rFonts w:ascii="Calibri" w:hAnsi="Calibri"/>
            <w:color w:val="auto"/>
            <w:sz w:val="22"/>
            <w:szCs w:val="22"/>
            <w:lang w:eastAsia="sv-SE"/>
          </w:rPr>
          <w:t xml:space="preserve"> </w:t>
        </w:r>
      </w:ins>
      <w:ins w:id="232" w:author="ZTE_wubin" w:date="2021-06-25T15:13:32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33" w:author="ZTE_wubin" w:date="2021-06-25T15:13:32Z">
        <w:r>
          <w:rPr>
            <w:rFonts w:hint="eastAsia"/>
            <w:color w:val="auto"/>
            <w:lang w:eastAsia="zh-CN"/>
          </w:rPr>
          <w:t>REFSENS requirements</w:t>
        </w:r>
        <w:bookmarkEnd w:id="12"/>
        <w:bookmarkEnd w:id="13"/>
      </w:ins>
    </w:p>
    <w:p>
      <w:pPr>
        <w:jc w:val="both"/>
        <w:rPr>
          <w:ins w:id="234" w:author="ZTE_wubin" w:date="2021-06-25T15:13:32Z"/>
          <w:rFonts w:ascii="Arial" w:hAnsi="Arial" w:cs="Arial"/>
          <w:color w:val="auto"/>
          <w:sz w:val="20"/>
          <w:szCs w:val="20"/>
        </w:rPr>
      </w:pPr>
      <w:ins w:id="235" w:author="ZTE_wubin" w:date="2021-06-25T15:13:32Z">
        <w:r>
          <w:rPr>
            <w:color w:val="auto"/>
            <w:sz w:val="20"/>
            <w:szCs w:val="20"/>
            <w:lang w:eastAsia="zh-CN"/>
          </w:rPr>
          <w:t>MSD due to harmonic interference between band 20 and 38 is similar to CA_20A-38A</w:t>
        </w:r>
      </w:ins>
      <w:ins w:id="236" w:author="ZTE_wubin" w:date="2021-06-25T15:13:32Z">
        <w:r>
          <w:rPr>
            <w:rFonts w:ascii="Arial" w:hAnsi="Arial" w:cs="Arial"/>
            <w:color w:val="auto"/>
            <w:sz w:val="20"/>
            <w:szCs w:val="20"/>
          </w:rPr>
          <w:t>.</w:t>
        </w:r>
      </w:ins>
    </w:p>
    <w:p>
      <w:pPr>
        <w:pStyle w:val="157"/>
        <w:rPr>
          <w:ins w:id="237" w:author="ZTE_wubin" w:date="2021-06-25T15:13:32Z"/>
          <w:color w:val="auto"/>
        </w:rPr>
      </w:pPr>
      <w:ins w:id="238" w:author="ZTE_wubin" w:date="2021-06-25T15:13:32Z">
        <w:r>
          <w:rPr>
            <w:color w:val="auto"/>
          </w:rPr>
          <w:t xml:space="preserve">Table </w:t>
        </w:r>
      </w:ins>
      <w:ins w:id="239" w:author="ZTE_wubin" w:date="2021-06-25T15:13:32Z">
        <w:r>
          <w:rPr>
            <w:rFonts w:hint="eastAsia" w:eastAsia="宋体"/>
            <w:color w:val="auto"/>
            <w:lang w:eastAsia="zh-CN"/>
          </w:rPr>
          <w:t>5.x</w:t>
        </w:r>
      </w:ins>
      <w:ins w:id="240" w:author="ZTE_wubin" w:date="2021-06-25T15:13:32Z">
        <w:r>
          <w:rPr>
            <w:color w:val="auto"/>
          </w:rPr>
          <w:t>.3-1: Reference sensitivity for carrier aggregation QPSK P</w:t>
        </w:r>
      </w:ins>
      <w:ins w:id="241" w:author="ZTE_wubin" w:date="2021-06-25T15:13:32Z">
        <w:r>
          <w:rPr>
            <w:color w:val="auto"/>
            <w:vertAlign w:val="subscript"/>
          </w:rPr>
          <w:t>REFSENS, CA</w:t>
        </w:r>
      </w:ins>
      <w:ins w:id="242" w:author="ZTE_wubin" w:date="2021-06-25T15:13:32Z">
        <w:r>
          <w:rPr>
            <w:color w:val="auto"/>
          </w:rPr>
          <w:t xml:space="preserve"> (exceptions due to harmonic issues in the combinations of intra-band and inter-band CA)</w:t>
        </w:r>
      </w:ins>
    </w:p>
    <w:tbl>
      <w:tblPr>
        <w:tblStyle w:val="76"/>
        <w:tblW w:w="897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852"/>
        <w:gridCol w:w="993"/>
        <w:gridCol w:w="887"/>
        <w:gridCol w:w="768"/>
        <w:gridCol w:w="885"/>
        <w:gridCol w:w="859"/>
        <w:gridCol w:w="901"/>
        <w:gridCol w:w="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3" w:author="ZTE_wubin" w:date="2021-06-25T15:13:32Z"/>
        </w:trPr>
        <w:tc>
          <w:tcPr>
            <w:tcW w:w="8970" w:type="dxa"/>
            <w:gridSpan w:val="9"/>
            <w:shd w:val="clear" w:color="auto" w:fill="auto"/>
            <w:vAlign w:val="center"/>
          </w:tcPr>
          <w:p>
            <w:pPr>
              <w:pStyle w:val="180"/>
              <w:rPr>
                <w:ins w:id="244" w:author="ZTE_wubin" w:date="2021-06-25T15:13:32Z"/>
                <w:rFonts w:cs="Arial"/>
                <w:color w:val="auto"/>
              </w:rPr>
            </w:pPr>
            <w:ins w:id="245" w:author="ZTE_wubin" w:date="2021-06-25T15:13:32Z">
              <w:r>
                <w:rPr>
                  <w:rFonts w:cs="Arial"/>
                  <w:color w:val="auto"/>
                </w:rPr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6" w:author="ZTE_wubin" w:date="2021-06-25T15:13:32Z"/>
        </w:trPr>
        <w:tc>
          <w:tcPr>
            <w:tcW w:w="1986" w:type="dxa"/>
            <w:shd w:val="clear" w:color="auto" w:fill="auto"/>
            <w:vAlign w:val="center"/>
          </w:tcPr>
          <w:p>
            <w:pPr>
              <w:pStyle w:val="180"/>
              <w:rPr>
                <w:ins w:id="247" w:author="ZTE_wubin" w:date="2021-06-25T15:13:32Z"/>
                <w:rFonts w:eastAsia="MS Mincho" w:cs="Arial"/>
                <w:color w:val="auto"/>
              </w:rPr>
            </w:pPr>
            <w:ins w:id="248" w:author="ZTE_wubin" w:date="2021-06-25T15:13:32Z">
              <w:r>
                <w:rPr>
                  <w:rFonts w:cs="Arial"/>
                  <w:color w:val="auto"/>
                </w:rPr>
                <w:t>EUTRA CA Configuration</w:t>
              </w:r>
            </w:ins>
          </w:p>
        </w:tc>
        <w:tc>
          <w:tcPr>
            <w:tcW w:w="852" w:type="dxa"/>
            <w:shd w:val="clear" w:color="auto" w:fill="auto"/>
            <w:vAlign w:val="center"/>
          </w:tcPr>
          <w:p>
            <w:pPr>
              <w:pStyle w:val="180"/>
              <w:rPr>
                <w:ins w:id="249" w:author="ZTE_wubin" w:date="2021-06-25T15:13:32Z"/>
                <w:rFonts w:eastAsia="MS Mincho" w:cs="Arial"/>
                <w:color w:val="auto"/>
              </w:rPr>
            </w:pPr>
            <w:ins w:id="250" w:author="ZTE_wubin" w:date="2021-06-25T15:13:32Z">
              <w:r>
                <w:rPr>
                  <w:rFonts w:cs="Arial"/>
                  <w:color w:val="auto"/>
                </w:rPr>
                <w:t>EUTRA band</w:t>
              </w:r>
            </w:ins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pStyle w:val="180"/>
              <w:rPr>
                <w:ins w:id="251" w:author="ZTE_wubin" w:date="2021-06-25T15:13:32Z"/>
                <w:rFonts w:eastAsia="MS Mincho" w:cs="Arial"/>
                <w:color w:val="auto"/>
              </w:rPr>
            </w:pPr>
            <w:ins w:id="252" w:author="ZTE_wubin" w:date="2021-06-25T15:13:32Z">
              <w:r>
                <w:rPr>
                  <w:rFonts w:cs="Arial"/>
                  <w:color w:val="auto"/>
                </w:rPr>
                <w:t>1.4 MHz</w:t>
              </w:r>
            </w:ins>
            <w:ins w:id="253" w:author="ZTE_wubin" w:date="2021-06-25T15:13:32Z">
              <w:r>
                <w:rPr>
                  <w:rFonts w:cs="Arial"/>
                  <w:color w:val="auto"/>
                </w:rPr>
                <w:br w:type="textWrapping"/>
              </w:r>
            </w:ins>
            <w:ins w:id="254" w:author="ZTE_wubin" w:date="2021-06-25T15:13:32Z">
              <w:r>
                <w:rPr>
                  <w:rFonts w:cs="Arial"/>
                  <w:color w:val="auto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pStyle w:val="180"/>
              <w:rPr>
                <w:ins w:id="255" w:author="ZTE_wubin" w:date="2021-06-25T15:13:32Z"/>
                <w:rFonts w:eastAsia="MS Mincho" w:cs="Arial"/>
                <w:color w:val="auto"/>
              </w:rPr>
            </w:pPr>
            <w:ins w:id="256" w:author="ZTE_wubin" w:date="2021-06-25T15:13:32Z">
              <w:r>
                <w:rPr>
                  <w:rFonts w:cs="Arial"/>
                  <w:color w:val="auto"/>
                </w:rPr>
                <w:t>3 MHz</w:t>
              </w:r>
            </w:ins>
            <w:ins w:id="257" w:author="ZTE_wubin" w:date="2021-06-25T15:13:32Z">
              <w:r>
                <w:rPr>
                  <w:rFonts w:cs="Arial"/>
                  <w:color w:val="auto"/>
                </w:rPr>
                <w:br w:type="textWrapping"/>
              </w:r>
            </w:ins>
            <w:ins w:id="258" w:author="ZTE_wubin" w:date="2021-06-25T15:13:32Z">
              <w:r>
                <w:rPr>
                  <w:rFonts w:cs="Arial"/>
                  <w:color w:val="auto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>
            <w:pPr>
              <w:pStyle w:val="180"/>
              <w:rPr>
                <w:ins w:id="259" w:author="ZTE_wubin" w:date="2021-06-25T15:13:32Z"/>
                <w:rFonts w:eastAsia="MS Mincho" w:cs="Arial"/>
                <w:color w:val="auto"/>
              </w:rPr>
            </w:pPr>
            <w:ins w:id="260" w:author="ZTE_wubin" w:date="2021-06-25T15:13:32Z">
              <w:r>
                <w:rPr>
                  <w:rFonts w:cs="Arial"/>
                  <w:color w:val="auto"/>
                </w:rPr>
                <w:t>5 MHz</w:t>
              </w:r>
            </w:ins>
            <w:ins w:id="261" w:author="ZTE_wubin" w:date="2021-06-25T15:13:32Z">
              <w:r>
                <w:rPr>
                  <w:rFonts w:cs="Arial"/>
                  <w:color w:val="auto"/>
                </w:rPr>
                <w:br w:type="textWrapping"/>
              </w:r>
            </w:ins>
            <w:ins w:id="262" w:author="ZTE_wubin" w:date="2021-06-25T15:13:32Z">
              <w:r>
                <w:rPr>
                  <w:rFonts w:cs="Arial"/>
                  <w:color w:val="auto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pStyle w:val="180"/>
              <w:rPr>
                <w:ins w:id="263" w:author="ZTE_wubin" w:date="2021-06-25T15:13:32Z"/>
                <w:rFonts w:eastAsia="MS Mincho" w:cs="Arial"/>
                <w:color w:val="auto"/>
              </w:rPr>
            </w:pPr>
            <w:ins w:id="264" w:author="ZTE_wubin" w:date="2021-06-25T15:13:32Z">
              <w:r>
                <w:rPr>
                  <w:rFonts w:cs="Arial"/>
                  <w:color w:val="auto"/>
                </w:rPr>
                <w:t>10 MHz</w:t>
              </w:r>
            </w:ins>
            <w:ins w:id="265" w:author="ZTE_wubin" w:date="2021-06-25T15:13:32Z">
              <w:r>
                <w:rPr>
                  <w:rFonts w:cs="Arial"/>
                  <w:color w:val="auto"/>
                </w:rPr>
                <w:br w:type="textWrapping"/>
              </w:r>
            </w:ins>
            <w:ins w:id="266" w:author="ZTE_wubin" w:date="2021-06-25T15:13:32Z">
              <w:r>
                <w:rPr>
                  <w:rFonts w:cs="Arial"/>
                  <w:color w:val="auto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>
            <w:pPr>
              <w:pStyle w:val="180"/>
              <w:rPr>
                <w:ins w:id="267" w:author="ZTE_wubin" w:date="2021-06-25T15:13:32Z"/>
                <w:rFonts w:eastAsia="MS Mincho" w:cs="Arial"/>
                <w:color w:val="auto"/>
              </w:rPr>
            </w:pPr>
            <w:ins w:id="268" w:author="ZTE_wubin" w:date="2021-06-25T15:13:32Z">
              <w:r>
                <w:rPr>
                  <w:rFonts w:cs="Arial"/>
                  <w:color w:val="auto"/>
                </w:rPr>
                <w:t>15 MHz</w:t>
              </w:r>
            </w:ins>
            <w:ins w:id="269" w:author="ZTE_wubin" w:date="2021-06-25T15:13:32Z">
              <w:r>
                <w:rPr>
                  <w:rFonts w:cs="Arial"/>
                  <w:color w:val="auto"/>
                </w:rPr>
                <w:br w:type="textWrapping"/>
              </w:r>
            </w:ins>
            <w:ins w:id="270" w:author="ZTE_wubin" w:date="2021-06-25T15:13:32Z">
              <w:r>
                <w:rPr>
                  <w:rFonts w:cs="Arial"/>
                  <w:color w:val="auto"/>
                </w:rPr>
                <w:t>(dBm)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pStyle w:val="180"/>
              <w:rPr>
                <w:ins w:id="271" w:author="ZTE_wubin" w:date="2021-06-25T15:13:32Z"/>
                <w:rFonts w:eastAsia="MS Mincho" w:cs="Arial"/>
                <w:color w:val="auto"/>
              </w:rPr>
            </w:pPr>
            <w:ins w:id="272" w:author="ZTE_wubin" w:date="2021-06-25T15:13:32Z">
              <w:r>
                <w:rPr>
                  <w:rFonts w:cs="Arial"/>
                  <w:color w:val="auto"/>
                </w:rPr>
                <w:t>20 MHz</w:t>
              </w:r>
            </w:ins>
            <w:ins w:id="273" w:author="ZTE_wubin" w:date="2021-06-25T15:13:32Z">
              <w:r>
                <w:rPr>
                  <w:rFonts w:cs="Arial"/>
                  <w:color w:val="auto"/>
                </w:rPr>
                <w:br w:type="textWrapping"/>
              </w:r>
            </w:ins>
            <w:ins w:id="274" w:author="ZTE_wubin" w:date="2021-06-25T15:13:32Z">
              <w:r>
                <w:rPr>
                  <w:rFonts w:cs="Arial"/>
                  <w:color w:val="auto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>
            <w:pPr>
              <w:pStyle w:val="180"/>
              <w:rPr>
                <w:ins w:id="275" w:author="ZTE_wubin" w:date="2021-06-25T15:13:32Z"/>
                <w:rFonts w:eastAsia="MS Mincho" w:cs="Arial"/>
                <w:color w:val="auto"/>
              </w:rPr>
            </w:pPr>
            <w:ins w:id="276" w:author="ZTE_wubin" w:date="2021-06-25T15:13:32Z">
              <w:r>
                <w:rPr>
                  <w:rFonts w:cs="Arial"/>
                  <w:color w:val="auto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ins w:id="277" w:author="ZTE_wubin" w:date="2021-06-25T15:13:32Z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78" w:author="ZTE_wubin" w:date="2021-06-25T15:13:32Z"/>
                <w:color w:val="auto"/>
              </w:rPr>
            </w:pPr>
            <w:ins w:id="279" w:author="ZTE_wubin" w:date="2021-06-25T15:13:32Z">
              <w:r>
                <w:rPr>
                  <w:color w:val="auto"/>
                </w:rPr>
                <w:t>CA_1A-</w:t>
              </w:r>
            </w:ins>
            <w:ins w:id="280" w:author="ZTE_wubin" w:date="2021-06-25T15:13:32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  <w:ins w:id="281" w:author="ZTE_wubin" w:date="2021-06-25T15:13:32Z">
              <w:r>
                <w:rPr>
                  <w:color w:val="auto"/>
                </w:rPr>
                <w:t>A-20A-38A</w:t>
              </w:r>
            </w:ins>
            <w:ins w:id="282" w:author="ZTE_wubin" w:date="2021-06-25T15:13:32Z">
              <w:r>
                <w:rPr>
                  <w:rFonts w:eastAsia="MS Mincho" w:cs="Arial"/>
                  <w:color w:val="auto"/>
                  <w:vertAlign w:val="superscript"/>
                </w:rPr>
                <w:t>8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83" w:author="ZTE_wubin" w:date="2021-06-25T15:13:32Z"/>
                <w:color w:val="auto"/>
                <w:lang w:eastAsia="zh-CN"/>
              </w:rPr>
            </w:pPr>
            <w:ins w:id="284" w:author="ZTE_wubin" w:date="2021-06-25T15:13:32Z">
              <w:r>
                <w:rPr>
                  <w:rFonts w:eastAsia="MS Mincho" w:cs="Arial"/>
                  <w:color w:val="auto"/>
                </w:rPr>
                <w:t>38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85" w:author="ZTE_wubin" w:date="2021-06-25T15:13:32Z"/>
                <w:rFonts w:eastAsia="Calibri" w:cs="Arial"/>
                <w:color w:val="auto"/>
                <w:lang w:val="en-US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86" w:author="ZTE_wubin" w:date="2021-06-25T15:13:32Z"/>
                <w:rFonts w:eastAsia="Calibri" w:cs="Arial"/>
                <w:color w:val="auto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87" w:author="ZTE_wubin" w:date="2021-06-25T15:13:32Z"/>
                <w:rFonts w:eastAsia="Calibri" w:cs="Arial"/>
                <w:color w:val="auto"/>
                <w:lang w:val="en-US"/>
              </w:rPr>
            </w:pPr>
            <w:ins w:id="288" w:author="ZTE_wubin" w:date="2021-06-25T15:13:32Z">
              <w:r>
                <w:rPr>
                  <w:rFonts w:eastAsia="MS Mincho" w:cs="Arial"/>
                  <w:color w:val="auto"/>
                </w:rPr>
                <w:t>N/A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89" w:author="ZTE_wubin" w:date="2021-06-25T15:13:32Z"/>
                <w:rFonts w:eastAsia="Calibri" w:cs="Arial"/>
                <w:color w:val="auto"/>
                <w:lang w:val="en-US"/>
              </w:rPr>
            </w:pPr>
            <w:ins w:id="290" w:author="ZTE_wubin" w:date="2021-06-25T15:13:32Z">
              <w:r>
                <w:rPr>
                  <w:rFonts w:eastAsia="MS Mincho" w:cs="Arial"/>
                  <w:color w:val="auto"/>
                </w:rPr>
                <w:t>N/A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91" w:author="ZTE_wubin" w:date="2021-06-25T15:13:32Z"/>
                <w:rFonts w:eastAsia="Calibri" w:cs="Arial"/>
                <w:color w:val="auto"/>
                <w:lang w:val="en-US"/>
              </w:rPr>
            </w:pPr>
            <w:ins w:id="292" w:author="ZTE_wubin" w:date="2021-06-25T15:13:32Z">
              <w:r>
                <w:rPr>
                  <w:rFonts w:eastAsia="MS Mincho" w:cs="Arial"/>
                  <w:color w:val="auto"/>
                </w:rPr>
                <w:t>N/A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93" w:author="ZTE_wubin" w:date="2021-06-25T15:13:32Z"/>
                <w:rFonts w:eastAsia="Calibri" w:cs="Arial"/>
                <w:color w:val="auto"/>
                <w:lang w:val="en-US"/>
              </w:rPr>
            </w:pPr>
            <w:ins w:id="294" w:author="ZTE_wubin" w:date="2021-06-25T15:13:32Z">
              <w:r>
                <w:rPr>
                  <w:rFonts w:eastAsia="MS Mincho" w:cs="Arial"/>
                  <w:color w:val="auto"/>
                </w:rPr>
                <w:t>N/A</w:t>
              </w:r>
            </w:ins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95" w:author="ZTE_wubin" w:date="2021-06-25T15:13:32Z"/>
                <w:color w:val="auto"/>
              </w:rPr>
            </w:pPr>
            <w:ins w:id="296" w:author="ZTE_wubin" w:date="2021-06-25T15:13:32Z">
              <w:r>
                <w:rPr>
                  <w:rFonts w:eastAsia="MS Mincho" w:cs="Arial"/>
                  <w:color w:val="auto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ins w:id="297" w:author="ZTE_wubin" w:date="2021-06-25T15:13:32Z"/>
        </w:trPr>
        <w:tc>
          <w:tcPr>
            <w:tcW w:w="89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98" w:author="ZTE_wubin" w:date="2021-06-25T15:13:32Z"/>
                <w:rFonts w:cs="Arial"/>
                <w:color w:val="auto"/>
              </w:rPr>
            </w:pPr>
            <w:ins w:id="299" w:author="ZTE_wubin" w:date="2021-06-25T15:13:32Z">
              <w:r>
                <w:rPr>
                  <w:rFonts w:cs="Arial"/>
                  <w:color w:val="auto"/>
                </w:rPr>
                <w:t>NOTE 4:</w:t>
              </w:r>
            </w:ins>
            <w:ins w:id="300" w:author="ZTE_wubin" w:date="2021-06-25T15:13:32Z">
              <w:r>
                <w:rPr>
                  <w:rFonts w:cs="Arial"/>
                  <w:color w:val="auto"/>
                </w:rPr>
                <w:tab/>
              </w:r>
            </w:ins>
            <w:ins w:id="301" w:author="ZTE_wubin" w:date="2021-06-25T15:13:32Z">
              <w:r>
                <w:rPr>
                  <w:rFonts w:cs="Arial"/>
                  <w:color w:val="auto"/>
                </w:rPr>
                <w:t xml:space="preserve">No requirements apply when there is at least one individual RE within the </w:t>
              </w:r>
            </w:ins>
            <w:ins w:id="302" w:author="ZTE_wubin" w:date="2021-06-25T15:13:32Z">
              <w:r>
                <w:rPr>
                  <w:rFonts w:cs="Arial"/>
                  <w:color w:val="auto"/>
                  <w:lang w:eastAsia="ja-JP"/>
                </w:rPr>
                <w:t xml:space="preserve">uplink </w:t>
              </w:r>
            </w:ins>
            <w:ins w:id="303" w:author="ZTE_wubin" w:date="2021-06-25T15:13:32Z">
              <w:r>
                <w:rPr>
                  <w:rFonts w:cs="Arial"/>
                  <w:color w:val="auto"/>
                </w:rPr>
                <w:t>transmission bandwidth of the low band for which the 2</w:t>
              </w:r>
            </w:ins>
            <w:ins w:id="304" w:author="ZTE_wubin" w:date="2021-06-25T15:13:32Z">
              <w:r>
                <w:rPr>
                  <w:rFonts w:cs="Arial"/>
                  <w:color w:val="auto"/>
                  <w:vertAlign w:val="superscript"/>
                </w:rPr>
                <w:t>nd</w:t>
              </w:r>
            </w:ins>
            <w:ins w:id="305" w:author="ZTE_wubin" w:date="2021-06-25T15:13:32Z">
              <w:r>
                <w:rPr>
                  <w:rFonts w:cs="Arial"/>
                  <w:color w:val="auto"/>
                </w:rPr>
                <w:t xml:space="preserve"> </w:t>
              </w:r>
            </w:ins>
            <w:ins w:id="306" w:author="ZTE_wubin" w:date="2021-06-25T15:13:32Z">
              <w:r>
                <w:rPr>
                  <w:rFonts w:cs="Arial"/>
                  <w:color w:val="auto"/>
                  <w:lang w:eastAsia="ja-JP"/>
                </w:rPr>
                <w:t xml:space="preserve">transmitter </w:t>
              </w:r>
            </w:ins>
            <w:ins w:id="307" w:author="ZTE_wubin" w:date="2021-06-25T15:13:32Z">
              <w:r>
                <w:rPr>
                  <w:rFonts w:cs="Arial"/>
                  <w:color w:val="auto"/>
                </w:rPr>
                <w:t xml:space="preserve">harmonic is within the </w:t>
              </w:r>
            </w:ins>
            <w:ins w:id="308" w:author="ZTE_wubin" w:date="2021-06-25T15:13:32Z">
              <w:r>
                <w:rPr>
                  <w:rFonts w:cs="Arial"/>
                  <w:color w:val="auto"/>
                  <w:lang w:eastAsia="ja-JP"/>
                </w:rPr>
                <w:t xml:space="preserve">downlink </w:t>
              </w:r>
            </w:ins>
            <w:ins w:id="309" w:author="ZTE_wubin" w:date="2021-06-25T15:13:32Z">
              <w:r>
                <w:rPr>
                  <w:rFonts w:cs="Arial"/>
                  <w:color w:val="auto"/>
                </w:rPr>
                <w:t xml:space="preserve">transmission bandwidth of the high band. The reference sensitivity </w:t>
              </w:r>
            </w:ins>
            <w:ins w:id="310" w:author="ZTE_wubin" w:date="2021-06-25T15:13:32Z">
              <w:r>
                <w:rPr>
                  <w:color w:val="auto"/>
                  <w:lang w:eastAsia="ja-JP"/>
                </w:rPr>
                <w:t>for all active downlink component carriers</w:t>
              </w:r>
            </w:ins>
            <w:ins w:id="311" w:author="ZTE_wubin" w:date="2021-06-25T15:13:32Z">
              <w:r>
                <w:rPr>
                  <w:rFonts w:cs="Arial"/>
                  <w:color w:val="auto"/>
                </w:rPr>
                <w:t xml:space="preserve"> is only verified when this is not the case (the requirements specified in clause 7.3.1 apply unless otherwise specified).</w:t>
              </w:r>
            </w:ins>
          </w:p>
          <w:p>
            <w:pPr>
              <w:pStyle w:val="144"/>
              <w:rPr>
                <w:ins w:id="312" w:author="ZTE_wubin" w:date="2021-06-25T15:13:32Z"/>
                <w:rFonts w:cs="Arial"/>
                <w:color w:val="auto"/>
              </w:rPr>
            </w:pPr>
            <w:ins w:id="313" w:author="ZTE_wubin" w:date="2021-06-25T15:13:32Z">
              <w:r>
                <w:rPr>
                  <w:rFonts w:cs="Arial"/>
                  <w:color w:val="auto"/>
                </w:rPr>
                <w:t>NOTE 8:</w:t>
              </w:r>
            </w:ins>
            <w:ins w:id="314" w:author="ZTE_wubin" w:date="2021-06-25T15:13:32Z">
              <w:r>
                <w:rPr>
                  <w:rFonts w:cs="Arial"/>
                  <w:color w:val="auto"/>
                </w:rPr>
                <w:tab/>
              </w:r>
            </w:ins>
            <w:ins w:id="315" w:author="ZTE_wubin" w:date="2021-06-25T15:13:32Z">
              <w:r>
                <w:rPr>
                  <w:rFonts w:cs="Arial"/>
                  <w:color w:val="auto"/>
                </w:rPr>
                <w:t xml:space="preserve">No requirements apply when there is at least one individual RE within the </w:t>
              </w:r>
            </w:ins>
            <w:ins w:id="316" w:author="ZTE_wubin" w:date="2021-06-25T15:13:32Z">
              <w:r>
                <w:rPr>
                  <w:rFonts w:cs="Arial"/>
                  <w:color w:val="auto"/>
                  <w:lang w:eastAsia="ja-JP"/>
                </w:rPr>
                <w:t xml:space="preserve">uplink </w:t>
              </w:r>
            </w:ins>
            <w:ins w:id="317" w:author="ZTE_wubin" w:date="2021-06-25T15:13:32Z">
              <w:r>
                <w:rPr>
                  <w:rFonts w:cs="Arial"/>
                  <w:color w:val="auto"/>
                </w:rPr>
                <w:t>transmission bandwidth of the low band for which the 3</w:t>
              </w:r>
            </w:ins>
            <w:ins w:id="318" w:author="ZTE_wubin" w:date="2021-06-25T15:13:32Z">
              <w:r>
                <w:rPr>
                  <w:rFonts w:cs="Arial"/>
                  <w:color w:val="auto"/>
                  <w:vertAlign w:val="superscript"/>
                </w:rPr>
                <w:t>rd</w:t>
              </w:r>
            </w:ins>
            <w:ins w:id="319" w:author="ZTE_wubin" w:date="2021-06-25T15:13:32Z">
              <w:r>
                <w:rPr>
                  <w:rFonts w:cs="Arial"/>
                  <w:color w:val="auto"/>
                </w:rPr>
                <w:t xml:space="preserve"> </w:t>
              </w:r>
            </w:ins>
            <w:ins w:id="320" w:author="ZTE_wubin" w:date="2021-06-25T15:13:32Z">
              <w:r>
                <w:rPr>
                  <w:rFonts w:cs="Arial"/>
                  <w:color w:val="auto"/>
                  <w:lang w:eastAsia="ja-JP"/>
                </w:rPr>
                <w:t xml:space="preserve">transmitter </w:t>
              </w:r>
            </w:ins>
            <w:ins w:id="321" w:author="ZTE_wubin" w:date="2021-06-25T15:13:32Z">
              <w:r>
                <w:rPr>
                  <w:rFonts w:cs="Arial"/>
                  <w:color w:val="auto"/>
                </w:rPr>
                <w:t xml:space="preserve">harmonic is within the </w:t>
              </w:r>
            </w:ins>
            <w:ins w:id="322" w:author="ZTE_wubin" w:date="2021-06-25T15:13:32Z">
              <w:r>
                <w:rPr>
                  <w:rFonts w:cs="Arial"/>
                  <w:color w:val="auto"/>
                  <w:lang w:eastAsia="ja-JP"/>
                </w:rPr>
                <w:t xml:space="preserve">downlink </w:t>
              </w:r>
            </w:ins>
            <w:ins w:id="323" w:author="ZTE_wubin" w:date="2021-06-25T15:13:32Z">
              <w:r>
                <w:rPr>
                  <w:rFonts w:cs="Arial"/>
                  <w:color w:val="auto"/>
                </w:rPr>
                <w:t>transmission bandwidth of the high band. The reference sensitivity is only verified when this is not the case (the requirements specified in clause 7.3.1 apply).</w:t>
              </w:r>
            </w:ins>
          </w:p>
          <w:p>
            <w:pPr>
              <w:pStyle w:val="181"/>
              <w:jc w:val="left"/>
              <w:rPr>
                <w:ins w:id="324" w:author="ZTE_wubin" w:date="2021-06-25T15:13:32Z"/>
                <w:rFonts w:cs="Arial"/>
                <w:color w:val="auto"/>
              </w:rPr>
            </w:pPr>
          </w:p>
        </w:tc>
      </w:tr>
    </w:tbl>
    <w:p>
      <w:pPr>
        <w:jc w:val="both"/>
        <w:rPr>
          <w:ins w:id="325" w:author="ZTE_wubin" w:date="2021-06-25T15:13:32Z"/>
          <w:color w:val="auto"/>
          <w:lang w:eastAsia="zh-CN"/>
        </w:rPr>
      </w:pPr>
    </w:p>
    <w:p>
      <w:pPr>
        <w:pStyle w:val="157"/>
        <w:rPr>
          <w:ins w:id="326" w:author="ZTE_wubin" w:date="2021-06-25T15:13:32Z"/>
          <w:color w:val="auto"/>
        </w:rPr>
      </w:pPr>
      <w:ins w:id="327" w:author="ZTE_wubin" w:date="2021-06-25T15:13:32Z">
        <w:r>
          <w:rPr>
            <w:color w:val="auto"/>
          </w:rPr>
          <w:t xml:space="preserve">Table </w:t>
        </w:r>
      </w:ins>
      <w:ins w:id="328" w:author="ZTE_wubin" w:date="2021-06-25T15:13:32Z">
        <w:r>
          <w:rPr>
            <w:rFonts w:hint="eastAsia" w:eastAsia="宋体"/>
            <w:color w:val="auto"/>
            <w:lang w:eastAsia="zh-CN"/>
          </w:rPr>
          <w:t>5.x</w:t>
        </w:r>
      </w:ins>
      <w:ins w:id="329" w:author="ZTE_wubin" w:date="2021-06-25T15:13:32Z">
        <w:r>
          <w:rPr>
            <w:color w:val="auto"/>
          </w:rPr>
          <w:t>.3-2: Uplink configuration for the low band (exceptions due to harmonic issues in the combinations of intra-band and inter-band CA)</w:t>
        </w:r>
      </w:ins>
    </w:p>
    <w:tbl>
      <w:tblPr>
        <w:tblStyle w:val="76"/>
        <w:tblW w:w="8407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785"/>
        <w:gridCol w:w="785"/>
        <w:gridCol w:w="786"/>
        <w:gridCol w:w="786"/>
        <w:gridCol w:w="786"/>
        <w:gridCol w:w="786"/>
        <w:gridCol w:w="788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0" w:author="ZTE_wubin" w:date="2021-06-25T15:13:32Z"/>
        </w:trPr>
        <w:tc>
          <w:tcPr>
            <w:tcW w:w="8407" w:type="dxa"/>
            <w:gridSpan w:val="9"/>
            <w:shd w:val="clear" w:color="auto" w:fill="auto"/>
            <w:vAlign w:val="center"/>
          </w:tcPr>
          <w:p>
            <w:pPr>
              <w:pStyle w:val="180"/>
              <w:rPr>
                <w:ins w:id="331" w:author="ZTE_wubin" w:date="2021-06-25T15:13:32Z"/>
                <w:rFonts w:cs="Arial"/>
                <w:color w:val="auto"/>
              </w:rPr>
            </w:pPr>
            <w:ins w:id="332" w:author="ZTE_wubin" w:date="2021-06-25T15:13:32Z">
              <w:r>
                <w:rPr>
                  <w:rFonts w:cs="Arial"/>
                  <w:color w:val="auto"/>
                </w:rPr>
                <w:t>E-UTRA Band / Channel bandwidth of the high band / N</w:t>
              </w:r>
            </w:ins>
            <w:ins w:id="333" w:author="ZTE_wubin" w:date="2021-06-25T15:13:32Z">
              <w:r>
                <w:rPr>
                  <w:rFonts w:cs="Arial"/>
                  <w:color w:val="auto"/>
                  <w:vertAlign w:val="subscript"/>
                </w:rPr>
                <w:t>RB</w:t>
              </w:r>
            </w:ins>
            <w:ins w:id="334" w:author="ZTE_wubin" w:date="2021-06-25T15:13:32Z">
              <w:r>
                <w:rPr>
                  <w:rFonts w:cs="Arial"/>
                  <w:color w:val="auto"/>
                </w:rPr>
                <w:t xml:space="preserve"> /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5" w:author="ZTE_wubin" w:date="2021-06-25T15:13:32Z"/>
        </w:trPr>
        <w:tc>
          <w:tcPr>
            <w:tcW w:w="1841" w:type="dxa"/>
            <w:shd w:val="clear" w:color="auto" w:fill="auto"/>
            <w:vAlign w:val="center"/>
          </w:tcPr>
          <w:p>
            <w:pPr>
              <w:pStyle w:val="180"/>
              <w:rPr>
                <w:ins w:id="336" w:author="ZTE_wubin" w:date="2021-06-25T15:13:32Z"/>
                <w:rFonts w:eastAsia="MS Mincho" w:cs="Arial"/>
                <w:color w:val="auto"/>
              </w:rPr>
            </w:pPr>
            <w:ins w:id="337" w:author="ZTE_wubin" w:date="2021-06-25T15:13:32Z">
              <w:r>
                <w:rPr>
                  <w:rFonts w:cs="Arial"/>
                  <w:color w:val="auto"/>
                </w:rPr>
                <w:t>EUTRA CA Configuration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pStyle w:val="180"/>
              <w:rPr>
                <w:ins w:id="338" w:author="ZTE_wubin" w:date="2021-06-25T15:13:32Z"/>
                <w:rFonts w:eastAsia="MS Mincho" w:cs="Arial"/>
                <w:color w:val="auto"/>
              </w:rPr>
            </w:pPr>
            <w:ins w:id="339" w:author="ZTE_wubin" w:date="2021-06-25T15:13:32Z">
              <w:r>
                <w:rPr>
                  <w:rFonts w:cs="Arial"/>
                  <w:color w:val="auto"/>
                </w:rPr>
                <w:t>UL band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pStyle w:val="180"/>
              <w:rPr>
                <w:ins w:id="340" w:author="ZTE_wubin" w:date="2021-06-25T15:13:32Z"/>
                <w:rFonts w:eastAsia="MS Mincho" w:cs="Arial"/>
                <w:color w:val="auto"/>
              </w:rPr>
            </w:pPr>
            <w:ins w:id="341" w:author="ZTE_wubin" w:date="2021-06-25T15:13:32Z">
              <w:r>
                <w:rPr>
                  <w:rFonts w:cs="Arial"/>
                  <w:color w:val="auto"/>
                </w:rPr>
                <w:t>1.4 MHz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>
            <w:pPr>
              <w:pStyle w:val="180"/>
              <w:rPr>
                <w:ins w:id="342" w:author="ZTE_wubin" w:date="2021-06-25T15:13:32Z"/>
                <w:rFonts w:eastAsia="MS Mincho" w:cs="Arial"/>
                <w:color w:val="auto"/>
              </w:rPr>
            </w:pPr>
            <w:ins w:id="343" w:author="ZTE_wubin" w:date="2021-06-25T15:13:32Z">
              <w:r>
                <w:rPr>
                  <w:rFonts w:cs="Arial"/>
                  <w:color w:val="auto"/>
                </w:rPr>
                <w:t>3 MHz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>
            <w:pPr>
              <w:pStyle w:val="180"/>
              <w:rPr>
                <w:ins w:id="344" w:author="ZTE_wubin" w:date="2021-06-25T15:13:32Z"/>
                <w:rFonts w:eastAsia="MS Mincho" w:cs="Arial"/>
                <w:color w:val="auto"/>
              </w:rPr>
            </w:pPr>
            <w:ins w:id="345" w:author="ZTE_wubin" w:date="2021-06-25T15:13:32Z">
              <w:r>
                <w:rPr>
                  <w:rFonts w:cs="Arial"/>
                  <w:color w:val="auto"/>
                </w:rPr>
                <w:t>5 MHz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>
            <w:pPr>
              <w:pStyle w:val="180"/>
              <w:rPr>
                <w:ins w:id="346" w:author="ZTE_wubin" w:date="2021-06-25T15:13:32Z"/>
                <w:rFonts w:eastAsia="MS Mincho" w:cs="Arial"/>
                <w:color w:val="auto"/>
              </w:rPr>
            </w:pPr>
            <w:ins w:id="347" w:author="ZTE_wubin" w:date="2021-06-25T15:13:32Z">
              <w:r>
                <w:rPr>
                  <w:rFonts w:cs="Arial"/>
                  <w:color w:val="auto"/>
                </w:rPr>
                <w:t>10 MHz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>
            <w:pPr>
              <w:pStyle w:val="180"/>
              <w:rPr>
                <w:ins w:id="348" w:author="ZTE_wubin" w:date="2021-06-25T15:13:32Z"/>
                <w:rFonts w:eastAsia="MS Mincho" w:cs="Arial"/>
                <w:color w:val="auto"/>
              </w:rPr>
            </w:pPr>
            <w:ins w:id="349" w:author="ZTE_wubin" w:date="2021-06-25T15:13:32Z">
              <w:r>
                <w:rPr>
                  <w:rFonts w:cs="Arial"/>
                  <w:color w:val="auto"/>
                </w:rPr>
                <w:t>15 MHz</w:t>
              </w:r>
            </w:ins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pStyle w:val="180"/>
              <w:rPr>
                <w:ins w:id="350" w:author="ZTE_wubin" w:date="2021-06-25T15:13:32Z"/>
                <w:rFonts w:eastAsia="MS Mincho" w:cs="Arial"/>
                <w:color w:val="auto"/>
              </w:rPr>
            </w:pPr>
            <w:ins w:id="351" w:author="ZTE_wubin" w:date="2021-06-25T15:13:32Z">
              <w:r>
                <w:rPr>
                  <w:rFonts w:cs="Arial"/>
                  <w:color w:val="auto"/>
                </w:rPr>
                <w:t>20 MHz</w:t>
              </w:r>
            </w:ins>
          </w:p>
        </w:tc>
        <w:tc>
          <w:tcPr>
            <w:tcW w:w="1064" w:type="dxa"/>
            <w:shd w:val="clear" w:color="auto" w:fill="auto"/>
            <w:vAlign w:val="center"/>
          </w:tcPr>
          <w:p>
            <w:pPr>
              <w:pStyle w:val="180"/>
              <w:rPr>
                <w:ins w:id="352" w:author="ZTE_wubin" w:date="2021-06-25T15:13:32Z"/>
                <w:rFonts w:eastAsia="MS Mincho" w:cs="Arial"/>
                <w:color w:val="auto"/>
              </w:rPr>
            </w:pPr>
            <w:ins w:id="353" w:author="ZTE_wubin" w:date="2021-06-25T15:13:32Z">
              <w:r>
                <w:rPr>
                  <w:rFonts w:cs="Arial"/>
                  <w:color w:val="auto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4" w:author="ZTE_wubin" w:date="2021-06-25T15:13:32Z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5" w:author="ZTE_wubin" w:date="2021-06-25T15:13:32Z"/>
                <w:color w:val="auto"/>
              </w:rPr>
            </w:pPr>
            <w:ins w:id="356" w:author="ZTE_wubin" w:date="2021-06-25T15:13:32Z">
              <w:r>
                <w:rPr>
                  <w:color w:val="auto"/>
                </w:rPr>
                <w:t>CA_1A-</w:t>
              </w:r>
            </w:ins>
            <w:ins w:id="357" w:author="ZTE_wubin" w:date="2021-06-25T15:13:32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  <w:ins w:id="358" w:author="ZTE_wubin" w:date="2021-06-25T15:13:32Z">
              <w:r>
                <w:rPr>
                  <w:color w:val="auto"/>
                </w:rPr>
                <w:t>A-20A-38A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9" w:author="ZTE_wubin" w:date="2021-06-25T15:13:32Z"/>
                <w:rFonts w:cs="Arial"/>
                <w:color w:val="auto"/>
                <w:lang w:eastAsia="ja-JP"/>
              </w:rPr>
            </w:pPr>
            <w:ins w:id="360" w:author="ZTE_wubin" w:date="2021-06-25T15:13:32Z">
              <w:r>
                <w:rPr>
                  <w:rFonts w:cs="Arial"/>
                  <w:color w:val="auto"/>
                  <w:lang w:eastAsia="ja-JP"/>
                </w:rPr>
                <w:t>20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1" w:author="ZTE_wubin" w:date="2021-06-25T15:13:32Z"/>
                <w:rFonts w:eastAsia="Calibri" w:cs="Arial"/>
                <w:color w:val="auto"/>
                <w:lang w:val="en-US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2" w:author="ZTE_wubin" w:date="2021-06-25T15:13:32Z"/>
                <w:rFonts w:eastAsia="Calibri" w:cs="Arial"/>
                <w:color w:val="auto"/>
                <w:lang w:val="en-US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3" w:author="ZTE_wubin" w:date="2021-06-25T15:13:32Z"/>
                <w:rFonts w:cs="Arial"/>
                <w:color w:val="auto"/>
              </w:rPr>
            </w:pPr>
            <w:ins w:id="364" w:author="ZTE_wubin" w:date="2021-06-25T15:13:32Z">
              <w:r>
                <w:rPr>
                  <w:rFonts w:cs="Arial"/>
                  <w:color w:val="auto"/>
                </w:rPr>
                <w:t>8</w:t>
              </w:r>
            </w:ins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5" w:author="ZTE_wubin" w:date="2021-06-25T15:13:32Z"/>
                <w:rFonts w:cs="Arial"/>
                <w:color w:val="auto"/>
                <w:lang w:eastAsia="ja-JP"/>
              </w:rPr>
            </w:pPr>
            <w:ins w:id="366" w:author="ZTE_wubin" w:date="2021-06-25T15:13:32Z">
              <w:r>
                <w:rPr>
                  <w:rFonts w:cs="Arial"/>
                  <w:color w:val="auto"/>
                  <w:lang w:eastAsia="ja-JP"/>
                </w:rPr>
                <w:t>16</w:t>
              </w:r>
            </w:ins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7" w:author="ZTE_wubin" w:date="2021-06-25T15:13:32Z"/>
                <w:rFonts w:cs="Arial"/>
                <w:color w:val="auto"/>
                <w:lang w:eastAsia="ja-JP"/>
              </w:rPr>
            </w:pPr>
            <w:ins w:id="368" w:author="ZTE_wubin" w:date="2021-06-25T15:13:32Z">
              <w:r>
                <w:rPr>
                  <w:rFonts w:cs="Arial"/>
                  <w:color w:val="auto"/>
                  <w:lang w:eastAsia="ja-JP"/>
                </w:rPr>
                <w:t>25</w:t>
              </w:r>
            </w:ins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9" w:author="ZTE_wubin" w:date="2021-06-25T15:13:32Z"/>
                <w:rFonts w:cs="Arial"/>
                <w:color w:val="auto"/>
                <w:lang w:eastAsia="ja-JP"/>
              </w:rPr>
            </w:pPr>
            <w:ins w:id="370" w:author="ZTE_wubin" w:date="2021-06-25T15:13:32Z">
              <w:r>
                <w:rPr>
                  <w:rFonts w:cs="Arial"/>
                  <w:color w:val="auto"/>
                  <w:lang w:eastAsia="ja-JP"/>
                </w:rPr>
                <w:t>25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71" w:author="ZTE_wubin" w:date="2021-06-25T15:13:32Z"/>
                <w:rFonts w:cs="Arial"/>
                <w:color w:val="auto"/>
                <w:lang w:eastAsia="ja-JP"/>
              </w:rPr>
            </w:pPr>
            <w:ins w:id="372" w:author="ZTE_wubin" w:date="2021-06-25T15:13:32Z">
              <w:r>
                <w:rPr>
                  <w:rFonts w:cs="Arial"/>
                  <w:color w:val="auto"/>
                  <w:lang w:eastAsia="ja-JP"/>
                </w:rPr>
                <w:t>FDD</w:t>
              </w:r>
            </w:ins>
          </w:p>
        </w:tc>
      </w:tr>
    </w:tbl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2A6791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931420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947DD9"/>
    <w:rsid w:val="07B555C6"/>
    <w:rsid w:val="07BC60B3"/>
    <w:rsid w:val="07D66DB8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863DE5"/>
    <w:rsid w:val="099F43C4"/>
    <w:rsid w:val="09BF2F18"/>
    <w:rsid w:val="09EF3588"/>
    <w:rsid w:val="09FC6CA6"/>
    <w:rsid w:val="0A351CFA"/>
    <w:rsid w:val="0A5A0B93"/>
    <w:rsid w:val="0A7018A1"/>
    <w:rsid w:val="0A8C79AF"/>
    <w:rsid w:val="0AA00229"/>
    <w:rsid w:val="0AA03887"/>
    <w:rsid w:val="0AA219F9"/>
    <w:rsid w:val="0AAE5C7D"/>
    <w:rsid w:val="0AC629C3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0226C1"/>
    <w:rsid w:val="111607B9"/>
    <w:rsid w:val="11217AFA"/>
    <w:rsid w:val="11401790"/>
    <w:rsid w:val="116C31FF"/>
    <w:rsid w:val="117B5D58"/>
    <w:rsid w:val="1183717D"/>
    <w:rsid w:val="11A54357"/>
    <w:rsid w:val="11AC5D6C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865729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9F0EEB"/>
    <w:rsid w:val="15AE3DF3"/>
    <w:rsid w:val="15B23029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79B79AF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571EAE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86096E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2951BF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253F18"/>
    <w:rsid w:val="2667680E"/>
    <w:rsid w:val="2669691A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4E7D7E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EB5F5B"/>
    <w:rsid w:val="2CF94F3A"/>
    <w:rsid w:val="2CFD21AB"/>
    <w:rsid w:val="2D044A62"/>
    <w:rsid w:val="2D11435D"/>
    <w:rsid w:val="2D75565E"/>
    <w:rsid w:val="2DA428AB"/>
    <w:rsid w:val="2DAD0E30"/>
    <w:rsid w:val="2DC35E47"/>
    <w:rsid w:val="2DC549BD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A34DC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056144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5B007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204BDF"/>
    <w:rsid w:val="443C69AB"/>
    <w:rsid w:val="4440191E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5FE1A14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D77217"/>
    <w:rsid w:val="4AEE41B5"/>
    <w:rsid w:val="4B320613"/>
    <w:rsid w:val="4B533BA7"/>
    <w:rsid w:val="4B5414DE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E52127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D76EDD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A3228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47053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9526A3"/>
    <w:rsid w:val="5DDD4995"/>
    <w:rsid w:val="5DFE3FE2"/>
    <w:rsid w:val="5E2171EF"/>
    <w:rsid w:val="5E407AEA"/>
    <w:rsid w:val="5E5D4401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732466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05333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B97DA8"/>
    <w:rsid w:val="6E116D08"/>
    <w:rsid w:val="6E135025"/>
    <w:rsid w:val="6E3229F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2036F"/>
    <w:rsid w:val="75446734"/>
    <w:rsid w:val="75564A84"/>
    <w:rsid w:val="75613F6E"/>
    <w:rsid w:val="75760E38"/>
    <w:rsid w:val="75AE1F7F"/>
    <w:rsid w:val="75C1589D"/>
    <w:rsid w:val="75F4403B"/>
    <w:rsid w:val="76234FBD"/>
    <w:rsid w:val="766C75E0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386B17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57148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76D09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2021-08-06T08:20:53Z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